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4" w:firstLineChars="202"/>
      </w:pPr>
      <w:r>
        <w:rPr>
          <w:rFonts w:hint="eastAsia"/>
        </w:rPr>
        <w:t>附件</w:t>
      </w:r>
      <w:r>
        <w:t>2.</w:t>
      </w:r>
    </w:p>
    <w:tbl>
      <w:tblPr>
        <w:tblStyle w:val="6"/>
        <w:tblW w:w="11339" w:type="dxa"/>
        <w:tblInd w:w="-26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2080"/>
        <w:gridCol w:w="1627"/>
        <w:gridCol w:w="2947"/>
        <w:gridCol w:w="2253"/>
        <w:gridCol w:w="14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588" w:hRule="atLeast"/>
        </w:trPr>
        <w:tc>
          <w:tcPr>
            <w:tcW w:w="986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z w:val="32"/>
                <w:szCs w:val="32"/>
              </w:rPr>
              <w:t>广州六中高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一</w:t>
            </w:r>
            <w:r>
              <w:rPr>
                <w:rFonts w:hint="eastAsia"/>
                <w:color w:val="000000"/>
                <w:sz w:val="32"/>
                <w:szCs w:val="32"/>
              </w:rPr>
              <w:t>年级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化学</w:t>
            </w:r>
            <w:r>
              <w:rPr>
                <w:rFonts w:hint="eastAsia"/>
                <w:color w:val="000000"/>
                <w:sz w:val="32"/>
                <w:szCs w:val="32"/>
              </w:rPr>
              <w:t>学科推迟开学期间学生自学安排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576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日期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内容：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第四章第一节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学案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完成作业并对答案</w:t>
            </w: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725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5月4日周一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default" w:ascii="Calibri" w:hAnsi="Calibri" w:eastAsia="宋体" w:cs="Times New Roman"/>
                <w:b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  <w:sz w:val="22"/>
                <w:lang w:val="en-US" w:eastAsia="zh-CN"/>
              </w:rPr>
              <w:t>（五一劳动节放假）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default" w:ascii="方正小标宋_GBK" w:hAnsi="Times New Roman" w:eastAsia="方正小标宋_GBK" w:cs="Courier New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default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288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5月5日周二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default" w:ascii="Calibri" w:hAnsi="Calibri" w:eastAsia="宋体" w:cs="Times New Roman"/>
                <w:b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FF"/>
                <w:sz w:val="22"/>
                <w:lang w:val="en-US" w:eastAsia="zh-CN"/>
              </w:rPr>
              <w:t>（五一劳动节放假）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default" w:ascii="方正小标宋_GBK" w:hAnsi="Times New Roman" w:eastAsia="方正小标宋_GBK" w:cs="Courier New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630" w:firstLineChars="300"/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default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FF0000"/>
                <w:sz w:val="22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left="31680" w:hanging="207" w:hangingChars="98"/>
              <w:rPr>
                <w:b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288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5月6日</w:t>
            </w:r>
          </w:p>
          <w:p>
            <w:pPr>
              <w:spacing w:line="360" w:lineRule="auto"/>
              <w:jc w:val="center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周三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default" w:ascii="Calibri" w:hAnsi="Calibri" w:eastAsia="宋体" w:cs="Times New Roman"/>
                <w:b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 xml:space="preserve">第四章第一节 </w:t>
            </w:r>
            <w:r>
              <w:rPr>
                <w:rFonts w:hint="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开发利用金属矿物和海水资源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eastAsia" w:ascii="方正小标宋_GBK" w:hAnsi="Times New Roman" w:eastAsia="方正小标宋_GBK" w:cs="Courier New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绿皮-章末核心素养整合</w:t>
            </w:r>
          </w:p>
          <w:p>
            <w:pPr>
              <w:spacing w:line="360" w:lineRule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Cs w:val="21"/>
                <w:lang w:val="en-US" w:eastAsia="zh-CN"/>
              </w:rPr>
              <w:t>P74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专题1</w:t>
            </w:r>
            <w:r>
              <w:rPr>
                <w:rFonts w:hint="eastAsia"/>
                <w:szCs w:val="21"/>
                <w:lang w:val="en-US" w:eastAsia="zh-CN"/>
              </w:rPr>
              <w:t>海水资源的开发利用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；</w:t>
            </w:r>
          </w:p>
          <w:p>
            <w:pPr>
              <w:spacing w:line="360" w:lineRule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Cs w:val="21"/>
                <w:lang w:val="en-US" w:eastAsia="zh-CN"/>
              </w:rPr>
              <w:t>P76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专题3</w:t>
            </w:r>
            <w:r>
              <w:rPr>
                <w:rFonts w:hint="eastAsia"/>
                <w:szCs w:val="21"/>
                <w:lang w:val="en-US" w:eastAsia="zh-CN"/>
              </w:rPr>
              <w:t>金属的冶炼方法</w:t>
            </w: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left="207" w:leftChars="0" w:hanging="207" w:hangingChars="98"/>
              <w:rPr>
                <w:rFonts w:hint="default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288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5月7日</w:t>
            </w:r>
          </w:p>
          <w:p>
            <w:pPr>
              <w:spacing w:line="360" w:lineRule="auto"/>
              <w:jc w:val="center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周四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default" w:ascii="Calibri" w:hAnsi="Calibri" w:eastAsia="宋体" w:cs="Times New Roman"/>
                <w:b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4140"/>
                <w:tab w:val="left" w:pos="6300"/>
              </w:tabs>
              <w:snapToGrid w:val="0"/>
              <w:spacing w:line="360" w:lineRule="auto"/>
              <w:rPr>
                <w:rFonts w:hint="eastAsia" w:ascii="方正小标宋_GBK" w:hAnsi="Times New Roman" w:eastAsia="方正小标宋_GBK" w:cs="Courier New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白皮-章末综合测评（四）</w:t>
            </w:r>
          </w:p>
          <w:p>
            <w:pPr>
              <w:spacing w:line="360" w:lineRule="auto"/>
              <w:rPr>
                <w:rFonts w:hint="default" w:ascii="Calibri" w:hAnsi="Calibri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Cs w:val="21"/>
                <w:lang w:val="en-US" w:eastAsia="zh-CN"/>
              </w:rPr>
              <w:t>P123 第7，11，14，16题</w:t>
            </w: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left="207" w:leftChars="0" w:hanging="207" w:hangingChars="98"/>
              <w:rPr>
                <w:rFonts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5月8日周五</w:t>
            </w:r>
          </w:p>
          <w:p>
            <w:pPr>
              <w:spacing w:line="360" w:lineRule="auto"/>
              <w:jc w:val="center"/>
              <w:rPr>
                <w:rFonts w:hint="default"/>
                <w:color w:val="000000"/>
                <w:sz w:val="22"/>
                <w:lang w:val="en-US" w:eastAsia="zh-C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rPr>
                <w:rFonts w:hint="eastAsia" w:eastAsia="黑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tabs>
                <w:tab w:val="left" w:pos="4140"/>
                <w:tab w:val="left" w:pos="6300"/>
              </w:tabs>
              <w:snapToGrid w:val="0"/>
              <w:spacing w:line="360" w:lineRule="auto"/>
              <w:ind w:firstLine="210" w:firstLineChars="100"/>
              <w:rPr>
                <w:rFonts w:hint="default" w:ascii="方正小标宋_GBK" w:hAnsi="Times New Roman" w:eastAsia="方正小标宋_GBK" w:cs="Courier New"/>
                <w:b/>
                <w:szCs w:val="21"/>
                <w:lang w:val="en-US" w:eastAsia="zh-CN"/>
              </w:rPr>
            </w:pPr>
            <w:r>
              <w:rPr>
                <w:rFonts w:hint="eastAsia" w:ascii="方正小标宋_GBK" w:hAnsi="Times New Roman" w:eastAsia="方正小标宋_GBK" w:cs="Courier New"/>
                <w:b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5月6日-5月8日非金属重要方程式练习</w:t>
            </w:r>
            <w:r>
              <w:rPr>
                <w:rFonts w:hint="eastAsia" w:cs="Times New Roman"/>
                <w:b/>
                <w:kern w:val="2"/>
                <w:sz w:val="21"/>
                <w:szCs w:val="21"/>
                <w:lang w:val="en-US" w:eastAsia="zh-CN" w:bidi="ar-SA"/>
              </w:rPr>
              <w:t>，请同学们在这三天完成</w:t>
            </w: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  <w:t>直播：</w:t>
            </w:r>
          </w:p>
          <w:p>
            <w:pP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  <w:t>1.五一作业；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  <w:t>白皮第2课时海水资源的开发利用；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b/>
                <w:bCs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2"/>
                <w:lang w:val="en-US" w:eastAsia="zh-CN"/>
              </w:rPr>
              <w:t>本周作业讲评</w:t>
            </w:r>
          </w:p>
          <w:p>
            <w:pPr>
              <w:spacing w:line="360" w:lineRule="auto"/>
              <w:ind w:left="31680" w:hanging="207" w:hangingChars="98"/>
              <w:rPr>
                <w:rFonts w:hint="default"/>
                <w:b/>
                <w:color w:val="FF0000"/>
                <w:szCs w:val="21"/>
                <w:lang w:val="en-US" w:eastAsia="zh-CN"/>
              </w:rPr>
            </w:pPr>
          </w:p>
          <w:p>
            <w:pPr>
              <w:spacing w:line="360" w:lineRule="auto"/>
              <w:ind w:left="31680" w:hanging="207" w:hangingChars="98"/>
              <w:rPr>
                <w:rFonts w:hint="eastAsia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lang w:val="en-US" w:eastAsia="zh-CN"/>
              </w:rPr>
              <w:t>本周作业绿皮白皮笔记一起周三布置</w:t>
            </w:r>
          </w:p>
          <w:p>
            <w:pPr>
              <w:spacing w:line="360" w:lineRule="auto"/>
              <w:ind w:left="31680" w:hanging="207" w:hangingChars="98"/>
              <w:rPr>
                <w:rFonts w:hint="eastAsia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lang w:val="en-US" w:eastAsia="zh-CN"/>
              </w:rPr>
              <w:t>周五22：00截止</w:t>
            </w:r>
          </w:p>
          <w:p>
            <w:pPr>
              <w:spacing w:line="360" w:lineRule="auto"/>
              <w:ind w:left="31680" w:hanging="207" w:hangingChars="98"/>
              <w:rPr>
                <w:rFonts w:hint="default"/>
                <w:b/>
                <w:color w:val="FF0000"/>
                <w:szCs w:val="21"/>
                <w:lang w:val="en-US" w:eastAsia="zh-CN"/>
              </w:rPr>
            </w:pPr>
          </w:p>
        </w:tc>
        <w:tc>
          <w:tcPr>
            <w:tcW w:w="1472" w:type="dxa"/>
            <w:vAlign w:val="center"/>
          </w:tcPr>
          <w:p>
            <w:pPr>
              <w:spacing w:line="360" w:lineRule="auto"/>
              <w:rPr>
                <w:b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288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FF0000"/>
                <w:szCs w:val="21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firstLine="315" w:firstLineChars="150"/>
              <w:jc w:val="left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color w:val="FF0000"/>
                <w:szCs w:val="21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ind w:firstLine="420" w:firstLineChars="200"/>
              <w:rPr>
                <w:color w:val="FF0000"/>
                <w:szCs w:val="21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b/>
                <w:color w:val="FF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72" w:type="dxa"/>
          <w:trHeight w:val="612" w:hRule="atLeast"/>
        </w:trPr>
        <w:tc>
          <w:tcPr>
            <w:tcW w:w="9867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 w:firstLineChars="200"/>
              <w:rPr>
                <w:rFonts w:hint="default"/>
                <w:color w:val="000000"/>
                <w:sz w:val="22"/>
                <w:lang w:val="en-US" w:eastAsia="zh-CN"/>
              </w:rPr>
            </w:pPr>
          </w:p>
        </w:tc>
      </w:tr>
    </w:tbl>
    <w:p>
      <w:pPr>
        <w:rPr>
          <w:b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692E2"/>
    <w:multiLevelType w:val="singleLevel"/>
    <w:tmpl w:val="2F4692E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7DF2"/>
    <w:rsid w:val="00000454"/>
    <w:rsid w:val="00000E1E"/>
    <w:rsid w:val="00000FB7"/>
    <w:rsid w:val="00001890"/>
    <w:rsid w:val="0000191A"/>
    <w:rsid w:val="000027B0"/>
    <w:rsid w:val="000027E4"/>
    <w:rsid w:val="00003B6D"/>
    <w:rsid w:val="000042DD"/>
    <w:rsid w:val="00004414"/>
    <w:rsid w:val="00004613"/>
    <w:rsid w:val="00005511"/>
    <w:rsid w:val="000056D7"/>
    <w:rsid w:val="00005A04"/>
    <w:rsid w:val="0000621B"/>
    <w:rsid w:val="0000662E"/>
    <w:rsid w:val="0000687D"/>
    <w:rsid w:val="00006FC2"/>
    <w:rsid w:val="00007262"/>
    <w:rsid w:val="0000758A"/>
    <w:rsid w:val="0001020F"/>
    <w:rsid w:val="000106F3"/>
    <w:rsid w:val="0001084E"/>
    <w:rsid w:val="00011062"/>
    <w:rsid w:val="0001111C"/>
    <w:rsid w:val="000123CA"/>
    <w:rsid w:val="00012518"/>
    <w:rsid w:val="000125CF"/>
    <w:rsid w:val="00012F50"/>
    <w:rsid w:val="00013527"/>
    <w:rsid w:val="00013D35"/>
    <w:rsid w:val="000141D3"/>
    <w:rsid w:val="000142C9"/>
    <w:rsid w:val="0001541F"/>
    <w:rsid w:val="00015825"/>
    <w:rsid w:val="00015D72"/>
    <w:rsid w:val="00015ECF"/>
    <w:rsid w:val="000161E4"/>
    <w:rsid w:val="00016226"/>
    <w:rsid w:val="00016642"/>
    <w:rsid w:val="00016898"/>
    <w:rsid w:val="00017336"/>
    <w:rsid w:val="00017489"/>
    <w:rsid w:val="0001756A"/>
    <w:rsid w:val="00017CE1"/>
    <w:rsid w:val="00020FB6"/>
    <w:rsid w:val="00021083"/>
    <w:rsid w:val="000218CE"/>
    <w:rsid w:val="00022AFD"/>
    <w:rsid w:val="00023C36"/>
    <w:rsid w:val="00024136"/>
    <w:rsid w:val="0002468C"/>
    <w:rsid w:val="00024B27"/>
    <w:rsid w:val="000252A9"/>
    <w:rsid w:val="00025392"/>
    <w:rsid w:val="00025803"/>
    <w:rsid w:val="000259F2"/>
    <w:rsid w:val="00025E12"/>
    <w:rsid w:val="0002655D"/>
    <w:rsid w:val="000265B5"/>
    <w:rsid w:val="0002737C"/>
    <w:rsid w:val="00027B32"/>
    <w:rsid w:val="00030C16"/>
    <w:rsid w:val="00030D0A"/>
    <w:rsid w:val="00030F2B"/>
    <w:rsid w:val="000320CD"/>
    <w:rsid w:val="0003221F"/>
    <w:rsid w:val="0003238E"/>
    <w:rsid w:val="0003261B"/>
    <w:rsid w:val="00032971"/>
    <w:rsid w:val="00032CF6"/>
    <w:rsid w:val="00032E9A"/>
    <w:rsid w:val="0003335E"/>
    <w:rsid w:val="00033418"/>
    <w:rsid w:val="00033871"/>
    <w:rsid w:val="00033B7B"/>
    <w:rsid w:val="000346BD"/>
    <w:rsid w:val="000348A1"/>
    <w:rsid w:val="0003553A"/>
    <w:rsid w:val="00035A31"/>
    <w:rsid w:val="00036520"/>
    <w:rsid w:val="00037210"/>
    <w:rsid w:val="000404F4"/>
    <w:rsid w:val="000406E5"/>
    <w:rsid w:val="000407E1"/>
    <w:rsid w:val="00040970"/>
    <w:rsid w:val="00040A21"/>
    <w:rsid w:val="00041E1E"/>
    <w:rsid w:val="000420EC"/>
    <w:rsid w:val="000421F0"/>
    <w:rsid w:val="000422B6"/>
    <w:rsid w:val="00042FA4"/>
    <w:rsid w:val="00043791"/>
    <w:rsid w:val="0004391D"/>
    <w:rsid w:val="00043A2E"/>
    <w:rsid w:val="00043CD6"/>
    <w:rsid w:val="000440C5"/>
    <w:rsid w:val="000443D4"/>
    <w:rsid w:val="000443D8"/>
    <w:rsid w:val="0004466C"/>
    <w:rsid w:val="00044C62"/>
    <w:rsid w:val="0004539D"/>
    <w:rsid w:val="0004580E"/>
    <w:rsid w:val="00045FE8"/>
    <w:rsid w:val="00047C8F"/>
    <w:rsid w:val="000508AC"/>
    <w:rsid w:val="0005099F"/>
    <w:rsid w:val="00050A19"/>
    <w:rsid w:val="00051115"/>
    <w:rsid w:val="00051927"/>
    <w:rsid w:val="00051A5E"/>
    <w:rsid w:val="0005253F"/>
    <w:rsid w:val="00052A23"/>
    <w:rsid w:val="00052B61"/>
    <w:rsid w:val="00052FBB"/>
    <w:rsid w:val="00053DA5"/>
    <w:rsid w:val="0005415C"/>
    <w:rsid w:val="000542F2"/>
    <w:rsid w:val="00054AD2"/>
    <w:rsid w:val="00054B41"/>
    <w:rsid w:val="00054CFE"/>
    <w:rsid w:val="00054F72"/>
    <w:rsid w:val="000552A0"/>
    <w:rsid w:val="000556BC"/>
    <w:rsid w:val="00055E3A"/>
    <w:rsid w:val="00055F2F"/>
    <w:rsid w:val="00055FC4"/>
    <w:rsid w:val="0005636F"/>
    <w:rsid w:val="00057C30"/>
    <w:rsid w:val="000609FE"/>
    <w:rsid w:val="00060A5F"/>
    <w:rsid w:val="00060E60"/>
    <w:rsid w:val="000611FA"/>
    <w:rsid w:val="000614A1"/>
    <w:rsid w:val="00061634"/>
    <w:rsid w:val="00062DEA"/>
    <w:rsid w:val="00063EC9"/>
    <w:rsid w:val="000651CE"/>
    <w:rsid w:val="00065E34"/>
    <w:rsid w:val="000662D7"/>
    <w:rsid w:val="00066958"/>
    <w:rsid w:val="00066B33"/>
    <w:rsid w:val="00066EE5"/>
    <w:rsid w:val="000671C6"/>
    <w:rsid w:val="00067361"/>
    <w:rsid w:val="000673EA"/>
    <w:rsid w:val="00067F4C"/>
    <w:rsid w:val="000703EB"/>
    <w:rsid w:val="000706B1"/>
    <w:rsid w:val="0007077A"/>
    <w:rsid w:val="00070C5D"/>
    <w:rsid w:val="00070D7C"/>
    <w:rsid w:val="00071AB0"/>
    <w:rsid w:val="00072633"/>
    <w:rsid w:val="00072A68"/>
    <w:rsid w:val="000733D9"/>
    <w:rsid w:val="000737E6"/>
    <w:rsid w:val="000748C2"/>
    <w:rsid w:val="000748E2"/>
    <w:rsid w:val="00074DA5"/>
    <w:rsid w:val="00075857"/>
    <w:rsid w:val="00075920"/>
    <w:rsid w:val="00075F6C"/>
    <w:rsid w:val="00076541"/>
    <w:rsid w:val="0007698B"/>
    <w:rsid w:val="00077B2A"/>
    <w:rsid w:val="00077C27"/>
    <w:rsid w:val="00077FFE"/>
    <w:rsid w:val="0008066D"/>
    <w:rsid w:val="00080790"/>
    <w:rsid w:val="00080B1B"/>
    <w:rsid w:val="000810C0"/>
    <w:rsid w:val="000812EF"/>
    <w:rsid w:val="0008135D"/>
    <w:rsid w:val="00081839"/>
    <w:rsid w:val="00081B89"/>
    <w:rsid w:val="0008209E"/>
    <w:rsid w:val="00082611"/>
    <w:rsid w:val="0008273D"/>
    <w:rsid w:val="00083A7F"/>
    <w:rsid w:val="00083B46"/>
    <w:rsid w:val="000841F4"/>
    <w:rsid w:val="00084709"/>
    <w:rsid w:val="00085010"/>
    <w:rsid w:val="0008569D"/>
    <w:rsid w:val="000857E6"/>
    <w:rsid w:val="00085F7A"/>
    <w:rsid w:val="00086493"/>
    <w:rsid w:val="00086638"/>
    <w:rsid w:val="00087121"/>
    <w:rsid w:val="00087284"/>
    <w:rsid w:val="00087F7B"/>
    <w:rsid w:val="000901A2"/>
    <w:rsid w:val="00090890"/>
    <w:rsid w:val="000908A6"/>
    <w:rsid w:val="00090956"/>
    <w:rsid w:val="000912E9"/>
    <w:rsid w:val="00091894"/>
    <w:rsid w:val="00091BFC"/>
    <w:rsid w:val="00092AE0"/>
    <w:rsid w:val="00093954"/>
    <w:rsid w:val="00094601"/>
    <w:rsid w:val="000949DB"/>
    <w:rsid w:val="00095270"/>
    <w:rsid w:val="000962E0"/>
    <w:rsid w:val="00096515"/>
    <w:rsid w:val="00096643"/>
    <w:rsid w:val="000968F2"/>
    <w:rsid w:val="0009709B"/>
    <w:rsid w:val="0009733C"/>
    <w:rsid w:val="0009761F"/>
    <w:rsid w:val="00097FBD"/>
    <w:rsid w:val="000A0342"/>
    <w:rsid w:val="000A0A38"/>
    <w:rsid w:val="000A0BB0"/>
    <w:rsid w:val="000A0E8A"/>
    <w:rsid w:val="000A1397"/>
    <w:rsid w:val="000A1E10"/>
    <w:rsid w:val="000A1EBB"/>
    <w:rsid w:val="000A29EF"/>
    <w:rsid w:val="000A2A0E"/>
    <w:rsid w:val="000A2A5E"/>
    <w:rsid w:val="000A536D"/>
    <w:rsid w:val="000A54E0"/>
    <w:rsid w:val="000A5A59"/>
    <w:rsid w:val="000A5C11"/>
    <w:rsid w:val="000A5E5A"/>
    <w:rsid w:val="000A64B5"/>
    <w:rsid w:val="000A68A0"/>
    <w:rsid w:val="000A690F"/>
    <w:rsid w:val="000A79AE"/>
    <w:rsid w:val="000A7F31"/>
    <w:rsid w:val="000B0AC6"/>
    <w:rsid w:val="000B11FA"/>
    <w:rsid w:val="000B1270"/>
    <w:rsid w:val="000B171C"/>
    <w:rsid w:val="000B18B5"/>
    <w:rsid w:val="000B1CB2"/>
    <w:rsid w:val="000B1FF8"/>
    <w:rsid w:val="000B2FD5"/>
    <w:rsid w:val="000B3141"/>
    <w:rsid w:val="000B385B"/>
    <w:rsid w:val="000B3A87"/>
    <w:rsid w:val="000B3AC7"/>
    <w:rsid w:val="000B3F52"/>
    <w:rsid w:val="000B3FCD"/>
    <w:rsid w:val="000B41D0"/>
    <w:rsid w:val="000B5554"/>
    <w:rsid w:val="000B55A5"/>
    <w:rsid w:val="000B55E9"/>
    <w:rsid w:val="000B627D"/>
    <w:rsid w:val="000B62C4"/>
    <w:rsid w:val="000B75B1"/>
    <w:rsid w:val="000B764F"/>
    <w:rsid w:val="000B7F90"/>
    <w:rsid w:val="000B7FE7"/>
    <w:rsid w:val="000C08B4"/>
    <w:rsid w:val="000C1014"/>
    <w:rsid w:val="000C1482"/>
    <w:rsid w:val="000C1781"/>
    <w:rsid w:val="000C1CCF"/>
    <w:rsid w:val="000C2660"/>
    <w:rsid w:val="000C2A78"/>
    <w:rsid w:val="000C3AF3"/>
    <w:rsid w:val="000C3CC0"/>
    <w:rsid w:val="000C3DB8"/>
    <w:rsid w:val="000C4132"/>
    <w:rsid w:val="000C43ED"/>
    <w:rsid w:val="000C45C9"/>
    <w:rsid w:val="000C4DFD"/>
    <w:rsid w:val="000C5C1B"/>
    <w:rsid w:val="000C61A3"/>
    <w:rsid w:val="000C61BD"/>
    <w:rsid w:val="000C69DF"/>
    <w:rsid w:val="000C6A76"/>
    <w:rsid w:val="000C6B03"/>
    <w:rsid w:val="000C72A7"/>
    <w:rsid w:val="000C7363"/>
    <w:rsid w:val="000C73B0"/>
    <w:rsid w:val="000D14AE"/>
    <w:rsid w:val="000D215D"/>
    <w:rsid w:val="000D23B7"/>
    <w:rsid w:val="000D2971"/>
    <w:rsid w:val="000D2B7F"/>
    <w:rsid w:val="000D2CB4"/>
    <w:rsid w:val="000D3A8E"/>
    <w:rsid w:val="000D4B69"/>
    <w:rsid w:val="000D5571"/>
    <w:rsid w:val="000D5A63"/>
    <w:rsid w:val="000D5B16"/>
    <w:rsid w:val="000D5D09"/>
    <w:rsid w:val="000D66A7"/>
    <w:rsid w:val="000D6A0A"/>
    <w:rsid w:val="000D73BF"/>
    <w:rsid w:val="000D7413"/>
    <w:rsid w:val="000D748F"/>
    <w:rsid w:val="000D7E34"/>
    <w:rsid w:val="000E0166"/>
    <w:rsid w:val="000E0183"/>
    <w:rsid w:val="000E0768"/>
    <w:rsid w:val="000E1279"/>
    <w:rsid w:val="000E170C"/>
    <w:rsid w:val="000E173E"/>
    <w:rsid w:val="000E17A8"/>
    <w:rsid w:val="000E2455"/>
    <w:rsid w:val="000E250B"/>
    <w:rsid w:val="000E2D84"/>
    <w:rsid w:val="000E2F5C"/>
    <w:rsid w:val="000E2FA8"/>
    <w:rsid w:val="000E3190"/>
    <w:rsid w:val="000E357A"/>
    <w:rsid w:val="000E387A"/>
    <w:rsid w:val="000E38A7"/>
    <w:rsid w:val="000E42E0"/>
    <w:rsid w:val="000E4542"/>
    <w:rsid w:val="000E47E6"/>
    <w:rsid w:val="000E4989"/>
    <w:rsid w:val="000E4BDC"/>
    <w:rsid w:val="000E4CEC"/>
    <w:rsid w:val="000E5BF4"/>
    <w:rsid w:val="000E61BA"/>
    <w:rsid w:val="000E6E4F"/>
    <w:rsid w:val="000E7C9C"/>
    <w:rsid w:val="000E7F0B"/>
    <w:rsid w:val="000F0344"/>
    <w:rsid w:val="000F0FE5"/>
    <w:rsid w:val="000F16D2"/>
    <w:rsid w:val="000F1783"/>
    <w:rsid w:val="000F1A27"/>
    <w:rsid w:val="000F2335"/>
    <w:rsid w:val="000F283A"/>
    <w:rsid w:val="000F29D7"/>
    <w:rsid w:val="000F2A75"/>
    <w:rsid w:val="000F35C3"/>
    <w:rsid w:val="000F3657"/>
    <w:rsid w:val="000F5291"/>
    <w:rsid w:val="000F5436"/>
    <w:rsid w:val="000F54EC"/>
    <w:rsid w:val="000F5F39"/>
    <w:rsid w:val="000F776E"/>
    <w:rsid w:val="000F7E03"/>
    <w:rsid w:val="00100728"/>
    <w:rsid w:val="001007BB"/>
    <w:rsid w:val="0010086E"/>
    <w:rsid w:val="00100C77"/>
    <w:rsid w:val="00100FFE"/>
    <w:rsid w:val="00101247"/>
    <w:rsid w:val="00101B96"/>
    <w:rsid w:val="00101DA4"/>
    <w:rsid w:val="001025BA"/>
    <w:rsid w:val="00102FA6"/>
    <w:rsid w:val="0010326F"/>
    <w:rsid w:val="00104190"/>
    <w:rsid w:val="0010459A"/>
    <w:rsid w:val="00104835"/>
    <w:rsid w:val="0010518F"/>
    <w:rsid w:val="0010531B"/>
    <w:rsid w:val="001056BE"/>
    <w:rsid w:val="001058BE"/>
    <w:rsid w:val="00105E73"/>
    <w:rsid w:val="001062B1"/>
    <w:rsid w:val="00106339"/>
    <w:rsid w:val="00106A79"/>
    <w:rsid w:val="00107E91"/>
    <w:rsid w:val="0011007A"/>
    <w:rsid w:val="00110652"/>
    <w:rsid w:val="00110E54"/>
    <w:rsid w:val="00111009"/>
    <w:rsid w:val="0011120F"/>
    <w:rsid w:val="001120C1"/>
    <w:rsid w:val="0011372D"/>
    <w:rsid w:val="0011384F"/>
    <w:rsid w:val="001143FB"/>
    <w:rsid w:val="00114875"/>
    <w:rsid w:val="00114BBE"/>
    <w:rsid w:val="00114E21"/>
    <w:rsid w:val="00115173"/>
    <w:rsid w:val="00115209"/>
    <w:rsid w:val="0011578C"/>
    <w:rsid w:val="001158A1"/>
    <w:rsid w:val="001161E9"/>
    <w:rsid w:val="00116540"/>
    <w:rsid w:val="00116641"/>
    <w:rsid w:val="00116C92"/>
    <w:rsid w:val="00116E0E"/>
    <w:rsid w:val="00117521"/>
    <w:rsid w:val="0011786C"/>
    <w:rsid w:val="00120832"/>
    <w:rsid w:val="00121410"/>
    <w:rsid w:val="001217E9"/>
    <w:rsid w:val="001218E9"/>
    <w:rsid w:val="00121942"/>
    <w:rsid w:val="001229C6"/>
    <w:rsid w:val="00122CDA"/>
    <w:rsid w:val="0012328B"/>
    <w:rsid w:val="00123B67"/>
    <w:rsid w:val="00124118"/>
    <w:rsid w:val="001243AC"/>
    <w:rsid w:val="001248BE"/>
    <w:rsid w:val="00125040"/>
    <w:rsid w:val="0012524D"/>
    <w:rsid w:val="0012543B"/>
    <w:rsid w:val="001258E9"/>
    <w:rsid w:val="00125952"/>
    <w:rsid w:val="00126266"/>
    <w:rsid w:val="00126AD6"/>
    <w:rsid w:val="00127535"/>
    <w:rsid w:val="001301F8"/>
    <w:rsid w:val="00130739"/>
    <w:rsid w:val="001318F1"/>
    <w:rsid w:val="00131D2C"/>
    <w:rsid w:val="0013263C"/>
    <w:rsid w:val="00132925"/>
    <w:rsid w:val="001337B4"/>
    <w:rsid w:val="001339FE"/>
    <w:rsid w:val="00135016"/>
    <w:rsid w:val="001361F5"/>
    <w:rsid w:val="0013684E"/>
    <w:rsid w:val="00136C51"/>
    <w:rsid w:val="00137299"/>
    <w:rsid w:val="00137898"/>
    <w:rsid w:val="00137BB3"/>
    <w:rsid w:val="00140733"/>
    <w:rsid w:val="0014081F"/>
    <w:rsid w:val="00141329"/>
    <w:rsid w:val="0014167A"/>
    <w:rsid w:val="00141A2E"/>
    <w:rsid w:val="001423FE"/>
    <w:rsid w:val="00142496"/>
    <w:rsid w:val="00142632"/>
    <w:rsid w:val="0014268C"/>
    <w:rsid w:val="001426A4"/>
    <w:rsid w:val="001428F5"/>
    <w:rsid w:val="001431F0"/>
    <w:rsid w:val="001447D1"/>
    <w:rsid w:val="00144C58"/>
    <w:rsid w:val="00145928"/>
    <w:rsid w:val="00145E63"/>
    <w:rsid w:val="00146570"/>
    <w:rsid w:val="00146A3B"/>
    <w:rsid w:val="0014764B"/>
    <w:rsid w:val="00147A54"/>
    <w:rsid w:val="0015011D"/>
    <w:rsid w:val="00150184"/>
    <w:rsid w:val="00150284"/>
    <w:rsid w:val="001506A3"/>
    <w:rsid w:val="001508E0"/>
    <w:rsid w:val="001509D4"/>
    <w:rsid w:val="00150C8E"/>
    <w:rsid w:val="0015135D"/>
    <w:rsid w:val="00151460"/>
    <w:rsid w:val="00151C66"/>
    <w:rsid w:val="00152141"/>
    <w:rsid w:val="00152366"/>
    <w:rsid w:val="0015247E"/>
    <w:rsid w:val="00152A2F"/>
    <w:rsid w:val="00153383"/>
    <w:rsid w:val="00153F96"/>
    <w:rsid w:val="0015436A"/>
    <w:rsid w:val="001543FB"/>
    <w:rsid w:val="00154FE5"/>
    <w:rsid w:val="00155139"/>
    <w:rsid w:val="00155817"/>
    <w:rsid w:val="00155B77"/>
    <w:rsid w:val="00155E5B"/>
    <w:rsid w:val="00155F9D"/>
    <w:rsid w:val="0015674C"/>
    <w:rsid w:val="00156AE4"/>
    <w:rsid w:val="0015786C"/>
    <w:rsid w:val="00160902"/>
    <w:rsid w:val="00160971"/>
    <w:rsid w:val="001613ED"/>
    <w:rsid w:val="00161A72"/>
    <w:rsid w:val="00162566"/>
    <w:rsid w:val="00164324"/>
    <w:rsid w:val="001643A3"/>
    <w:rsid w:val="0016488F"/>
    <w:rsid w:val="001656F7"/>
    <w:rsid w:val="00165D78"/>
    <w:rsid w:val="001666F1"/>
    <w:rsid w:val="0016683C"/>
    <w:rsid w:val="00170039"/>
    <w:rsid w:val="00170494"/>
    <w:rsid w:val="00170D9D"/>
    <w:rsid w:val="00172041"/>
    <w:rsid w:val="0017272D"/>
    <w:rsid w:val="00172C3A"/>
    <w:rsid w:val="00173ABE"/>
    <w:rsid w:val="00173E9B"/>
    <w:rsid w:val="001745DD"/>
    <w:rsid w:val="0017462F"/>
    <w:rsid w:val="0017519A"/>
    <w:rsid w:val="00175285"/>
    <w:rsid w:val="00175373"/>
    <w:rsid w:val="00175384"/>
    <w:rsid w:val="00175A72"/>
    <w:rsid w:val="00175DCF"/>
    <w:rsid w:val="0017661C"/>
    <w:rsid w:val="001772E6"/>
    <w:rsid w:val="00177843"/>
    <w:rsid w:val="00177A67"/>
    <w:rsid w:val="00177E44"/>
    <w:rsid w:val="001802A5"/>
    <w:rsid w:val="00181504"/>
    <w:rsid w:val="00183057"/>
    <w:rsid w:val="001831B5"/>
    <w:rsid w:val="0018340B"/>
    <w:rsid w:val="00183554"/>
    <w:rsid w:val="001839CE"/>
    <w:rsid w:val="001842E5"/>
    <w:rsid w:val="001847DB"/>
    <w:rsid w:val="00184838"/>
    <w:rsid w:val="00184A26"/>
    <w:rsid w:val="00184ABD"/>
    <w:rsid w:val="00184D62"/>
    <w:rsid w:val="00185BCF"/>
    <w:rsid w:val="00186585"/>
    <w:rsid w:val="00187002"/>
    <w:rsid w:val="001875C8"/>
    <w:rsid w:val="0018768C"/>
    <w:rsid w:val="0018781E"/>
    <w:rsid w:val="001878ED"/>
    <w:rsid w:val="00187D9D"/>
    <w:rsid w:val="00190248"/>
    <w:rsid w:val="001903C1"/>
    <w:rsid w:val="001911D0"/>
    <w:rsid w:val="001915DA"/>
    <w:rsid w:val="00191A17"/>
    <w:rsid w:val="00191BAF"/>
    <w:rsid w:val="00191D4A"/>
    <w:rsid w:val="0019402D"/>
    <w:rsid w:val="00194131"/>
    <w:rsid w:val="00194921"/>
    <w:rsid w:val="00194929"/>
    <w:rsid w:val="00194A1C"/>
    <w:rsid w:val="00195270"/>
    <w:rsid w:val="001958EA"/>
    <w:rsid w:val="00195968"/>
    <w:rsid w:val="0019659B"/>
    <w:rsid w:val="00196C0F"/>
    <w:rsid w:val="0019784B"/>
    <w:rsid w:val="00197A7B"/>
    <w:rsid w:val="001A078E"/>
    <w:rsid w:val="001A1E29"/>
    <w:rsid w:val="001A1EA1"/>
    <w:rsid w:val="001A2254"/>
    <w:rsid w:val="001A318E"/>
    <w:rsid w:val="001A3799"/>
    <w:rsid w:val="001A39F6"/>
    <w:rsid w:val="001A3E44"/>
    <w:rsid w:val="001A4849"/>
    <w:rsid w:val="001A4A2D"/>
    <w:rsid w:val="001A4BCC"/>
    <w:rsid w:val="001A4DFE"/>
    <w:rsid w:val="001A587C"/>
    <w:rsid w:val="001A5D7E"/>
    <w:rsid w:val="001A5E0E"/>
    <w:rsid w:val="001A63EB"/>
    <w:rsid w:val="001A67A8"/>
    <w:rsid w:val="001A784A"/>
    <w:rsid w:val="001A7B44"/>
    <w:rsid w:val="001B0567"/>
    <w:rsid w:val="001B0C30"/>
    <w:rsid w:val="001B1140"/>
    <w:rsid w:val="001B1586"/>
    <w:rsid w:val="001B1C42"/>
    <w:rsid w:val="001B22F1"/>
    <w:rsid w:val="001B28CD"/>
    <w:rsid w:val="001B3B22"/>
    <w:rsid w:val="001B3C92"/>
    <w:rsid w:val="001B52EB"/>
    <w:rsid w:val="001B5476"/>
    <w:rsid w:val="001B56EB"/>
    <w:rsid w:val="001C07FD"/>
    <w:rsid w:val="001C0FDB"/>
    <w:rsid w:val="001C1230"/>
    <w:rsid w:val="001C133A"/>
    <w:rsid w:val="001C1682"/>
    <w:rsid w:val="001C2845"/>
    <w:rsid w:val="001C36B3"/>
    <w:rsid w:val="001C455C"/>
    <w:rsid w:val="001C4812"/>
    <w:rsid w:val="001C5BDB"/>
    <w:rsid w:val="001C62DB"/>
    <w:rsid w:val="001C6F4F"/>
    <w:rsid w:val="001C77FE"/>
    <w:rsid w:val="001C7983"/>
    <w:rsid w:val="001C7F6A"/>
    <w:rsid w:val="001D1955"/>
    <w:rsid w:val="001D2859"/>
    <w:rsid w:val="001D2D26"/>
    <w:rsid w:val="001D31C6"/>
    <w:rsid w:val="001D3DE4"/>
    <w:rsid w:val="001D4433"/>
    <w:rsid w:val="001D4AAC"/>
    <w:rsid w:val="001D52BE"/>
    <w:rsid w:val="001D5393"/>
    <w:rsid w:val="001D5908"/>
    <w:rsid w:val="001D6A99"/>
    <w:rsid w:val="001D6F00"/>
    <w:rsid w:val="001D7297"/>
    <w:rsid w:val="001D7958"/>
    <w:rsid w:val="001D7AAB"/>
    <w:rsid w:val="001E0793"/>
    <w:rsid w:val="001E0A5C"/>
    <w:rsid w:val="001E0CCF"/>
    <w:rsid w:val="001E1A4B"/>
    <w:rsid w:val="001E1B1E"/>
    <w:rsid w:val="001E1C8D"/>
    <w:rsid w:val="001E227F"/>
    <w:rsid w:val="001E2C74"/>
    <w:rsid w:val="001E304C"/>
    <w:rsid w:val="001E3C46"/>
    <w:rsid w:val="001E4558"/>
    <w:rsid w:val="001E4FD4"/>
    <w:rsid w:val="001E5C68"/>
    <w:rsid w:val="001E6094"/>
    <w:rsid w:val="001E6152"/>
    <w:rsid w:val="001E64DD"/>
    <w:rsid w:val="001E6FFE"/>
    <w:rsid w:val="001E7185"/>
    <w:rsid w:val="001E7186"/>
    <w:rsid w:val="001E79FD"/>
    <w:rsid w:val="001E7AB4"/>
    <w:rsid w:val="001F13B9"/>
    <w:rsid w:val="001F1825"/>
    <w:rsid w:val="001F1C39"/>
    <w:rsid w:val="001F1D03"/>
    <w:rsid w:val="001F1FE9"/>
    <w:rsid w:val="001F26C3"/>
    <w:rsid w:val="001F2D48"/>
    <w:rsid w:val="001F31F0"/>
    <w:rsid w:val="001F33BE"/>
    <w:rsid w:val="001F35AA"/>
    <w:rsid w:val="001F39DA"/>
    <w:rsid w:val="001F3D14"/>
    <w:rsid w:val="001F4369"/>
    <w:rsid w:val="001F50BA"/>
    <w:rsid w:val="001F534B"/>
    <w:rsid w:val="001F553D"/>
    <w:rsid w:val="001F56BC"/>
    <w:rsid w:val="001F5AF5"/>
    <w:rsid w:val="001F5C2F"/>
    <w:rsid w:val="001F5E35"/>
    <w:rsid w:val="001F62C7"/>
    <w:rsid w:val="001F6797"/>
    <w:rsid w:val="001F7699"/>
    <w:rsid w:val="001F7B34"/>
    <w:rsid w:val="001F7B74"/>
    <w:rsid w:val="001F7D1F"/>
    <w:rsid w:val="002005E4"/>
    <w:rsid w:val="0020144E"/>
    <w:rsid w:val="00201646"/>
    <w:rsid w:val="00201758"/>
    <w:rsid w:val="00202873"/>
    <w:rsid w:val="00202CB0"/>
    <w:rsid w:val="00202F35"/>
    <w:rsid w:val="0020395E"/>
    <w:rsid w:val="002042AF"/>
    <w:rsid w:val="00204B34"/>
    <w:rsid w:val="002054FF"/>
    <w:rsid w:val="00205994"/>
    <w:rsid w:val="00207065"/>
    <w:rsid w:val="002075DB"/>
    <w:rsid w:val="002103AB"/>
    <w:rsid w:val="00210472"/>
    <w:rsid w:val="002107FF"/>
    <w:rsid w:val="002118A8"/>
    <w:rsid w:val="002120A3"/>
    <w:rsid w:val="00212A39"/>
    <w:rsid w:val="00214E4A"/>
    <w:rsid w:val="0021548C"/>
    <w:rsid w:val="00215A48"/>
    <w:rsid w:val="002160B0"/>
    <w:rsid w:val="0021661E"/>
    <w:rsid w:val="00216662"/>
    <w:rsid w:val="00216990"/>
    <w:rsid w:val="00216F58"/>
    <w:rsid w:val="00217C03"/>
    <w:rsid w:val="002202CA"/>
    <w:rsid w:val="0022041A"/>
    <w:rsid w:val="002206E1"/>
    <w:rsid w:val="00220C5B"/>
    <w:rsid w:val="002214A1"/>
    <w:rsid w:val="00221DF5"/>
    <w:rsid w:val="00221FAC"/>
    <w:rsid w:val="00222279"/>
    <w:rsid w:val="002222ED"/>
    <w:rsid w:val="00222339"/>
    <w:rsid w:val="0022252A"/>
    <w:rsid w:val="00222E43"/>
    <w:rsid w:val="00222EB2"/>
    <w:rsid w:val="0022304F"/>
    <w:rsid w:val="002231CC"/>
    <w:rsid w:val="00223B72"/>
    <w:rsid w:val="002249C5"/>
    <w:rsid w:val="002258BB"/>
    <w:rsid w:val="00225F54"/>
    <w:rsid w:val="0022604E"/>
    <w:rsid w:val="00226203"/>
    <w:rsid w:val="00226D7D"/>
    <w:rsid w:val="00227B98"/>
    <w:rsid w:val="00227C84"/>
    <w:rsid w:val="00227E6F"/>
    <w:rsid w:val="0023001B"/>
    <w:rsid w:val="002307B7"/>
    <w:rsid w:val="00230AEE"/>
    <w:rsid w:val="002310F5"/>
    <w:rsid w:val="0023122E"/>
    <w:rsid w:val="00231735"/>
    <w:rsid w:val="00231D3A"/>
    <w:rsid w:val="00231D3C"/>
    <w:rsid w:val="00231D7C"/>
    <w:rsid w:val="00232592"/>
    <w:rsid w:val="002328E7"/>
    <w:rsid w:val="00233113"/>
    <w:rsid w:val="002332AB"/>
    <w:rsid w:val="00233563"/>
    <w:rsid w:val="00233EAC"/>
    <w:rsid w:val="00234783"/>
    <w:rsid w:val="002348DD"/>
    <w:rsid w:val="00235294"/>
    <w:rsid w:val="00235333"/>
    <w:rsid w:val="00235482"/>
    <w:rsid w:val="00235772"/>
    <w:rsid w:val="00236BCE"/>
    <w:rsid w:val="00236C31"/>
    <w:rsid w:val="00236D2A"/>
    <w:rsid w:val="00237C8A"/>
    <w:rsid w:val="00237FA0"/>
    <w:rsid w:val="002403BA"/>
    <w:rsid w:val="0024058A"/>
    <w:rsid w:val="00241353"/>
    <w:rsid w:val="00241940"/>
    <w:rsid w:val="00241C96"/>
    <w:rsid w:val="00241CEC"/>
    <w:rsid w:val="00241F04"/>
    <w:rsid w:val="002423BC"/>
    <w:rsid w:val="0024326D"/>
    <w:rsid w:val="002436AD"/>
    <w:rsid w:val="00243CEA"/>
    <w:rsid w:val="00244962"/>
    <w:rsid w:val="00244B31"/>
    <w:rsid w:val="00244C77"/>
    <w:rsid w:val="00244D28"/>
    <w:rsid w:val="00244E68"/>
    <w:rsid w:val="00245127"/>
    <w:rsid w:val="002455A6"/>
    <w:rsid w:val="002458D3"/>
    <w:rsid w:val="00245AD1"/>
    <w:rsid w:val="0024602D"/>
    <w:rsid w:val="002461FF"/>
    <w:rsid w:val="002467FD"/>
    <w:rsid w:val="002468DE"/>
    <w:rsid w:val="00247D5F"/>
    <w:rsid w:val="00251434"/>
    <w:rsid w:val="002521E7"/>
    <w:rsid w:val="00252378"/>
    <w:rsid w:val="00252526"/>
    <w:rsid w:val="00252D82"/>
    <w:rsid w:val="00253039"/>
    <w:rsid w:val="0025377D"/>
    <w:rsid w:val="00255194"/>
    <w:rsid w:val="0025585E"/>
    <w:rsid w:val="002558B7"/>
    <w:rsid w:val="00255B78"/>
    <w:rsid w:val="002561AE"/>
    <w:rsid w:val="002561DD"/>
    <w:rsid w:val="002563EE"/>
    <w:rsid w:val="00256ADE"/>
    <w:rsid w:val="00256CF3"/>
    <w:rsid w:val="00257253"/>
    <w:rsid w:val="00257D1A"/>
    <w:rsid w:val="00257E79"/>
    <w:rsid w:val="00257FC7"/>
    <w:rsid w:val="0026026F"/>
    <w:rsid w:val="00261057"/>
    <w:rsid w:val="00261277"/>
    <w:rsid w:val="00262A4D"/>
    <w:rsid w:val="002632FD"/>
    <w:rsid w:val="00263466"/>
    <w:rsid w:val="0026360A"/>
    <w:rsid w:val="00263AD0"/>
    <w:rsid w:val="00264232"/>
    <w:rsid w:val="0026426B"/>
    <w:rsid w:val="0026452E"/>
    <w:rsid w:val="00264D04"/>
    <w:rsid w:val="002652F5"/>
    <w:rsid w:val="002653DA"/>
    <w:rsid w:val="00265FF1"/>
    <w:rsid w:val="002664F4"/>
    <w:rsid w:val="00266657"/>
    <w:rsid w:val="002673F9"/>
    <w:rsid w:val="00267B9F"/>
    <w:rsid w:val="002707F8"/>
    <w:rsid w:val="00272E2C"/>
    <w:rsid w:val="00273AEC"/>
    <w:rsid w:val="00273D95"/>
    <w:rsid w:val="00273EDC"/>
    <w:rsid w:val="0027404C"/>
    <w:rsid w:val="002743DC"/>
    <w:rsid w:val="00274496"/>
    <w:rsid w:val="002751B6"/>
    <w:rsid w:val="0027545A"/>
    <w:rsid w:val="00275844"/>
    <w:rsid w:val="00275A33"/>
    <w:rsid w:val="00275D1D"/>
    <w:rsid w:val="00275F0D"/>
    <w:rsid w:val="00276630"/>
    <w:rsid w:val="00276BC4"/>
    <w:rsid w:val="00277350"/>
    <w:rsid w:val="00277B8A"/>
    <w:rsid w:val="00277BE6"/>
    <w:rsid w:val="00280890"/>
    <w:rsid w:val="00280CF9"/>
    <w:rsid w:val="00280D2F"/>
    <w:rsid w:val="00281418"/>
    <w:rsid w:val="0028143C"/>
    <w:rsid w:val="002818C5"/>
    <w:rsid w:val="00281CE1"/>
    <w:rsid w:val="00282663"/>
    <w:rsid w:val="00282735"/>
    <w:rsid w:val="0028314D"/>
    <w:rsid w:val="0028322F"/>
    <w:rsid w:val="0028385E"/>
    <w:rsid w:val="00284153"/>
    <w:rsid w:val="002846A8"/>
    <w:rsid w:val="0028475B"/>
    <w:rsid w:val="00284A3F"/>
    <w:rsid w:val="00284F84"/>
    <w:rsid w:val="002855DB"/>
    <w:rsid w:val="00285931"/>
    <w:rsid w:val="002862D2"/>
    <w:rsid w:val="002864CC"/>
    <w:rsid w:val="0028651B"/>
    <w:rsid w:val="00286FE5"/>
    <w:rsid w:val="00287D43"/>
    <w:rsid w:val="00290774"/>
    <w:rsid w:val="0029080A"/>
    <w:rsid w:val="00290FF1"/>
    <w:rsid w:val="00291D2F"/>
    <w:rsid w:val="00292575"/>
    <w:rsid w:val="00292BA4"/>
    <w:rsid w:val="002932F3"/>
    <w:rsid w:val="00293D44"/>
    <w:rsid w:val="00294261"/>
    <w:rsid w:val="002947B1"/>
    <w:rsid w:val="00294B85"/>
    <w:rsid w:val="00294E82"/>
    <w:rsid w:val="0029506E"/>
    <w:rsid w:val="0029590A"/>
    <w:rsid w:val="0029596C"/>
    <w:rsid w:val="00295A47"/>
    <w:rsid w:val="00296414"/>
    <w:rsid w:val="00296853"/>
    <w:rsid w:val="00296A6E"/>
    <w:rsid w:val="00296C00"/>
    <w:rsid w:val="00297116"/>
    <w:rsid w:val="002972E7"/>
    <w:rsid w:val="002974A0"/>
    <w:rsid w:val="00297629"/>
    <w:rsid w:val="0029768B"/>
    <w:rsid w:val="00297A32"/>
    <w:rsid w:val="002A053E"/>
    <w:rsid w:val="002A0642"/>
    <w:rsid w:val="002A0C81"/>
    <w:rsid w:val="002A0E59"/>
    <w:rsid w:val="002A1164"/>
    <w:rsid w:val="002A12E1"/>
    <w:rsid w:val="002A1899"/>
    <w:rsid w:val="002A2BAF"/>
    <w:rsid w:val="002A2BFD"/>
    <w:rsid w:val="002A2E8D"/>
    <w:rsid w:val="002A323F"/>
    <w:rsid w:val="002A34C2"/>
    <w:rsid w:val="002A4738"/>
    <w:rsid w:val="002A48FC"/>
    <w:rsid w:val="002A5314"/>
    <w:rsid w:val="002A6021"/>
    <w:rsid w:val="002A650B"/>
    <w:rsid w:val="002A67D5"/>
    <w:rsid w:val="002A6A62"/>
    <w:rsid w:val="002A6BD8"/>
    <w:rsid w:val="002A71A6"/>
    <w:rsid w:val="002A7C57"/>
    <w:rsid w:val="002A7CD9"/>
    <w:rsid w:val="002B0399"/>
    <w:rsid w:val="002B101A"/>
    <w:rsid w:val="002B1655"/>
    <w:rsid w:val="002B1A86"/>
    <w:rsid w:val="002B219B"/>
    <w:rsid w:val="002B22A6"/>
    <w:rsid w:val="002B418A"/>
    <w:rsid w:val="002B438C"/>
    <w:rsid w:val="002B506A"/>
    <w:rsid w:val="002B50AB"/>
    <w:rsid w:val="002B536C"/>
    <w:rsid w:val="002B5BED"/>
    <w:rsid w:val="002B5E0A"/>
    <w:rsid w:val="002B6460"/>
    <w:rsid w:val="002B6936"/>
    <w:rsid w:val="002B6BDF"/>
    <w:rsid w:val="002B7B38"/>
    <w:rsid w:val="002C0E4C"/>
    <w:rsid w:val="002C21EB"/>
    <w:rsid w:val="002C2F67"/>
    <w:rsid w:val="002C3CA4"/>
    <w:rsid w:val="002C3E14"/>
    <w:rsid w:val="002C3EE8"/>
    <w:rsid w:val="002C416D"/>
    <w:rsid w:val="002C43DD"/>
    <w:rsid w:val="002C4ECA"/>
    <w:rsid w:val="002C5076"/>
    <w:rsid w:val="002C562A"/>
    <w:rsid w:val="002C5792"/>
    <w:rsid w:val="002C599C"/>
    <w:rsid w:val="002C5A5D"/>
    <w:rsid w:val="002C5F93"/>
    <w:rsid w:val="002C69D5"/>
    <w:rsid w:val="002C7023"/>
    <w:rsid w:val="002C74F4"/>
    <w:rsid w:val="002C7541"/>
    <w:rsid w:val="002C76E2"/>
    <w:rsid w:val="002D111A"/>
    <w:rsid w:val="002D157A"/>
    <w:rsid w:val="002D1904"/>
    <w:rsid w:val="002D239B"/>
    <w:rsid w:val="002D2B38"/>
    <w:rsid w:val="002D3DF4"/>
    <w:rsid w:val="002D3EE1"/>
    <w:rsid w:val="002D3F10"/>
    <w:rsid w:val="002D48D3"/>
    <w:rsid w:val="002D49EF"/>
    <w:rsid w:val="002D4B8D"/>
    <w:rsid w:val="002D559C"/>
    <w:rsid w:val="002D5972"/>
    <w:rsid w:val="002D5B17"/>
    <w:rsid w:val="002D5F38"/>
    <w:rsid w:val="002D60F0"/>
    <w:rsid w:val="002D6965"/>
    <w:rsid w:val="002D6A14"/>
    <w:rsid w:val="002D6B2A"/>
    <w:rsid w:val="002D79F2"/>
    <w:rsid w:val="002D7BC6"/>
    <w:rsid w:val="002D7C74"/>
    <w:rsid w:val="002E037F"/>
    <w:rsid w:val="002E07D9"/>
    <w:rsid w:val="002E0AFF"/>
    <w:rsid w:val="002E1458"/>
    <w:rsid w:val="002E1776"/>
    <w:rsid w:val="002E191D"/>
    <w:rsid w:val="002E19B6"/>
    <w:rsid w:val="002E19CC"/>
    <w:rsid w:val="002E1EF5"/>
    <w:rsid w:val="002E2C23"/>
    <w:rsid w:val="002E3EDE"/>
    <w:rsid w:val="002E4B83"/>
    <w:rsid w:val="002E4DF3"/>
    <w:rsid w:val="002E4ED3"/>
    <w:rsid w:val="002E504F"/>
    <w:rsid w:val="002E57CC"/>
    <w:rsid w:val="002E5C04"/>
    <w:rsid w:val="002E63AD"/>
    <w:rsid w:val="002E66DC"/>
    <w:rsid w:val="002E6A36"/>
    <w:rsid w:val="002E712B"/>
    <w:rsid w:val="002F0A07"/>
    <w:rsid w:val="002F15A5"/>
    <w:rsid w:val="002F1CB8"/>
    <w:rsid w:val="002F2171"/>
    <w:rsid w:val="002F21B2"/>
    <w:rsid w:val="002F23BD"/>
    <w:rsid w:val="002F2641"/>
    <w:rsid w:val="002F2A24"/>
    <w:rsid w:val="002F2F0B"/>
    <w:rsid w:val="002F31A2"/>
    <w:rsid w:val="002F3B47"/>
    <w:rsid w:val="002F3CD2"/>
    <w:rsid w:val="002F4B04"/>
    <w:rsid w:val="002F4CAC"/>
    <w:rsid w:val="002F4EB3"/>
    <w:rsid w:val="002F5064"/>
    <w:rsid w:val="002F5731"/>
    <w:rsid w:val="002F5C49"/>
    <w:rsid w:val="002F5CA1"/>
    <w:rsid w:val="002F6069"/>
    <w:rsid w:val="002F6939"/>
    <w:rsid w:val="002F6E21"/>
    <w:rsid w:val="002F7091"/>
    <w:rsid w:val="002F7639"/>
    <w:rsid w:val="002F7AAA"/>
    <w:rsid w:val="002F7BDA"/>
    <w:rsid w:val="003012EC"/>
    <w:rsid w:val="0030149B"/>
    <w:rsid w:val="00302729"/>
    <w:rsid w:val="00302ECB"/>
    <w:rsid w:val="003031AF"/>
    <w:rsid w:val="003034EB"/>
    <w:rsid w:val="00303BEE"/>
    <w:rsid w:val="00304C4B"/>
    <w:rsid w:val="00305C64"/>
    <w:rsid w:val="00305DA2"/>
    <w:rsid w:val="00305E7B"/>
    <w:rsid w:val="00306CAF"/>
    <w:rsid w:val="00306D16"/>
    <w:rsid w:val="00306E56"/>
    <w:rsid w:val="003076C6"/>
    <w:rsid w:val="00307FE2"/>
    <w:rsid w:val="00310517"/>
    <w:rsid w:val="003107FE"/>
    <w:rsid w:val="003109CB"/>
    <w:rsid w:val="00310D92"/>
    <w:rsid w:val="00310FA4"/>
    <w:rsid w:val="003126D8"/>
    <w:rsid w:val="00312926"/>
    <w:rsid w:val="003132DC"/>
    <w:rsid w:val="003134E5"/>
    <w:rsid w:val="0031358E"/>
    <w:rsid w:val="003136C3"/>
    <w:rsid w:val="00313D1D"/>
    <w:rsid w:val="00313EA2"/>
    <w:rsid w:val="0031474B"/>
    <w:rsid w:val="0031483A"/>
    <w:rsid w:val="00314F4A"/>
    <w:rsid w:val="00315C78"/>
    <w:rsid w:val="00316193"/>
    <w:rsid w:val="003168D5"/>
    <w:rsid w:val="00316D2E"/>
    <w:rsid w:val="003178CD"/>
    <w:rsid w:val="00317B26"/>
    <w:rsid w:val="003211E7"/>
    <w:rsid w:val="0032135F"/>
    <w:rsid w:val="0032191C"/>
    <w:rsid w:val="003219A1"/>
    <w:rsid w:val="00322460"/>
    <w:rsid w:val="00322685"/>
    <w:rsid w:val="00323104"/>
    <w:rsid w:val="00323861"/>
    <w:rsid w:val="00324BDE"/>
    <w:rsid w:val="00325B8E"/>
    <w:rsid w:val="00325C12"/>
    <w:rsid w:val="00325D55"/>
    <w:rsid w:val="00325FED"/>
    <w:rsid w:val="00326082"/>
    <w:rsid w:val="00326128"/>
    <w:rsid w:val="00326301"/>
    <w:rsid w:val="0032703A"/>
    <w:rsid w:val="003274B5"/>
    <w:rsid w:val="00327943"/>
    <w:rsid w:val="00327E5C"/>
    <w:rsid w:val="00327EC2"/>
    <w:rsid w:val="003303C7"/>
    <w:rsid w:val="0033074A"/>
    <w:rsid w:val="00330F1F"/>
    <w:rsid w:val="003316A3"/>
    <w:rsid w:val="00331F29"/>
    <w:rsid w:val="00331F78"/>
    <w:rsid w:val="003322AC"/>
    <w:rsid w:val="00332BA0"/>
    <w:rsid w:val="00332FE0"/>
    <w:rsid w:val="003330F8"/>
    <w:rsid w:val="003333B5"/>
    <w:rsid w:val="00333770"/>
    <w:rsid w:val="00333878"/>
    <w:rsid w:val="00333992"/>
    <w:rsid w:val="00333F8F"/>
    <w:rsid w:val="003345D1"/>
    <w:rsid w:val="00334718"/>
    <w:rsid w:val="00334B4E"/>
    <w:rsid w:val="00334D72"/>
    <w:rsid w:val="00334EAE"/>
    <w:rsid w:val="003352C7"/>
    <w:rsid w:val="003352D1"/>
    <w:rsid w:val="00335432"/>
    <w:rsid w:val="00335471"/>
    <w:rsid w:val="003354C3"/>
    <w:rsid w:val="00335801"/>
    <w:rsid w:val="003358DF"/>
    <w:rsid w:val="0033671C"/>
    <w:rsid w:val="0033676D"/>
    <w:rsid w:val="00336903"/>
    <w:rsid w:val="00336B63"/>
    <w:rsid w:val="00337195"/>
    <w:rsid w:val="00337AF8"/>
    <w:rsid w:val="003403D8"/>
    <w:rsid w:val="00340439"/>
    <w:rsid w:val="0034069F"/>
    <w:rsid w:val="0034132C"/>
    <w:rsid w:val="003414DA"/>
    <w:rsid w:val="00341545"/>
    <w:rsid w:val="00341857"/>
    <w:rsid w:val="003418B2"/>
    <w:rsid w:val="00342214"/>
    <w:rsid w:val="0034256D"/>
    <w:rsid w:val="00343BB9"/>
    <w:rsid w:val="00345300"/>
    <w:rsid w:val="003465B2"/>
    <w:rsid w:val="00346B2F"/>
    <w:rsid w:val="00346FD6"/>
    <w:rsid w:val="00350F68"/>
    <w:rsid w:val="00350FEA"/>
    <w:rsid w:val="00351116"/>
    <w:rsid w:val="00351380"/>
    <w:rsid w:val="003516BA"/>
    <w:rsid w:val="003519A6"/>
    <w:rsid w:val="00352452"/>
    <w:rsid w:val="00352A1F"/>
    <w:rsid w:val="00352BDD"/>
    <w:rsid w:val="003533C8"/>
    <w:rsid w:val="003533ED"/>
    <w:rsid w:val="0035357E"/>
    <w:rsid w:val="003537D2"/>
    <w:rsid w:val="00353A8E"/>
    <w:rsid w:val="00353EE1"/>
    <w:rsid w:val="00353F5D"/>
    <w:rsid w:val="003540D9"/>
    <w:rsid w:val="00354593"/>
    <w:rsid w:val="00354746"/>
    <w:rsid w:val="00354BE6"/>
    <w:rsid w:val="00354E48"/>
    <w:rsid w:val="00354F97"/>
    <w:rsid w:val="003552E3"/>
    <w:rsid w:val="00355F49"/>
    <w:rsid w:val="003572E4"/>
    <w:rsid w:val="0035753E"/>
    <w:rsid w:val="003579D6"/>
    <w:rsid w:val="00357A2E"/>
    <w:rsid w:val="003602D6"/>
    <w:rsid w:val="003604EE"/>
    <w:rsid w:val="003605FB"/>
    <w:rsid w:val="00360673"/>
    <w:rsid w:val="003608D0"/>
    <w:rsid w:val="003609B1"/>
    <w:rsid w:val="00360C14"/>
    <w:rsid w:val="00362298"/>
    <w:rsid w:val="003622C2"/>
    <w:rsid w:val="00362399"/>
    <w:rsid w:val="003627D1"/>
    <w:rsid w:val="00362B25"/>
    <w:rsid w:val="00362BD4"/>
    <w:rsid w:val="00362C82"/>
    <w:rsid w:val="00362D8E"/>
    <w:rsid w:val="003633C6"/>
    <w:rsid w:val="00363DF8"/>
    <w:rsid w:val="003640F6"/>
    <w:rsid w:val="00364194"/>
    <w:rsid w:val="003646A7"/>
    <w:rsid w:val="003649D0"/>
    <w:rsid w:val="003653FB"/>
    <w:rsid w:val="0036585D"/>
    <w:rsid w:val="0036663D"/>
    <w:rsid w:val="00366683"/>
    <w:rsid w:val="00366804"/>
    <w:rsid w:val="00366918"/>
    <w:rsid w:val="00367078"/>
    <w:rsid w:val="003678FD"/>
    <w:rsid w:val="003679E2"/>
    <w:rsid w:val="00367D09"/>
    <w:rsid w:val="00370315"/>
    <w:rsid w:val="00370707"/>
    <w:rsid w:val="00370918"/>
    <w:rsid w:val="00370C42"/>
    <w:rsid w:val="00371669"/>
    <w:rsid w:val="00371D5C"/>
    <w:rsid w:val="003736F2"/>
    <w:rsid w:val="003739BE"/>
    <w:rsid w:val="00373DCD"/>
    <w:rsid w:val="0037444A"/>
    <w:rsid w:val="00374A8D"/>
    <w:rsid w:val="00374AF9"/>
    <w:rsid w:val="00374B28"/>
    <w:rsid w:val="00374B38"/>
    <w:rsid w:val="00375780"/>
    <w:rsid w:val="00375B0D"/>
    <w:rsid w:val="003761ED"/>
    <w:rsid w:val="0037641D"/>
    <w:rsid w:val="00376F6A"/>
    <w:rsid w:val="00376F8D"/>
    <w:rsid w:val="003772F2"/>
    <w:rsid w:val="003773FB"/>
    <w:rsid w:val="0037768D"/>
    <w:rsid w:val="003803A6"/>
    <w:rsid w:val="0038041D"/>
    <w:rsid w:val="003804BE"/>
    <w:rsid w:val="003807CE"/>
    <w:rsid w:val="00380B04"/>
    <w:rsid w:val="00380FDC"/>
    <w:rsid w:val="00381512"/>
    <w:rsid w:val="0038156A"/>
    <w:rsid w:val="003816A2"/>
    <w:rsid w:val="0038199A"/>
    <w:rsid w:val="003821BC"/>
    <w:rsid w:val="0038224E"/>
    <w:rsid w:val="003826C1"/>
    <w:rsid w:val="003835DC"/>
    <w:rsid w:val="00384081"/>
    <w:rsid w:val="00384140"/>
    <w:rsid w:val="00384C7C"/>
    <w:rsid w:val="00385052"/>
    <w:rsid w:val="00385326"/>
    <w:rsid w:val="0038541F"/>
    <w:rsid w:val="0038634D"/>
    <w:rsid w:val="003864FA"/>
    <w:rsid w:val="00386918"/>
    <w:rsid w:val="00387539"/>
    <w:rsid w:val="00390432"/>
    <w:rsid w:val="0039061F"/>
    <w:rsid w:val="00390A8D"/>
    <w:rsid w:val="00390E65"/>
    <w:rsid w:val="0039176B"/>
    <w:rsid w:val="00391808"/>
    <w:rsid w:val="00392272"/>
    <w:rsid w:val="00392343"/>
    <w:rsid w:val="00392826"/>
    <w:rsid w:val="00392D95"/>
    <w:rsid w:val="00393168"/>
    <w:rsid w:val="0039324C"/>
    <w:rsid w:val="0039354A"/>
    <w:rsid w:val="00393552"/>
    <w:rsid w:val="003937D0"/>
    <w:rsid w:val="00393F6A"/>
    <w:rsid w:val="00394214"/>
    <w:rsid w:val="00394389"/>
    <w:rsid w:val="00395C8E"/>
    <w:rsid w:val="00395E6C"/>
    <w:rsid w:val="00395F9C"/>
    <w:rsid w:val="00396274"/>
    <w:rsid w:val="003966CA"/>
    <w:rsid w:val="00396954"/>
    <w:rsid w:val="00397173"/>
    <w:rsid w:val="00397300"/>
    <w:rsid w:val="003A0AD4"/>
    <w:rsid w:val="003A0D40"/>
    <w:rsid w:val="003A0E8B"/>
    <w:rsid w:val="003A1D91"/>
    <w:rsid w:val="003A2773"/>
    <w:rsid w:val="003A282B"/>
    <w:rsid w:val="003A399D"/>
    <w:rsid w:val="003A4218"/>
    <w:rsid w:val="003A4DAF"/>
    <w:rsid w:val="003A50D2"/>
    <w:rsid w:val="003A51C4"/>
    <w:rsid w:val="003A5B0B"/>
    <w:rsid w:val="003A5B56"/>
    <w:rsid w:val="003A60E1"/>
    <w:rsid w:val="003A687F"/>
    <w:rsid w:val="003B0688"/>
    <w:rsid w:val="003B0CD5"/>
    <w:rsid w:val="003B0DCF"/>
    <w:rsid w:val="003B1030"/>
    <w:rsid w:val="003B129A"/>
    <w:rsid w:val="003B15DA"/>
    <w:rsid w:val="003B18E4"/>
    <w:rsid w:val="003B1D9C"/>
    <w:rsid w:val="003B25CE"/>
    <w:rsid w:val="003B286F"/>
    <w:rsid w:val="003B2943"/>
    <w:rsid w:val="003B2ABA"/>
    <w:rsid w:val="003B2BF8"/>
    <w:rsid w:val="003B303D"/>
    <w:rsid w:val="003B3566"/>
    <w:rsid w:val="003B3758"/>
    <w:rsid w:val="003B3804"/>
    <w:rsid w:val="003B42BF"/>
    <w:rsid w:val="003B44F5"/>
    <w:rsid w:val="003B45B1"/>
    <w:rsid w:val="003B543B"/>
    <w:rsid w:val="003B561D"/>
    <w:rsid w:val="003B593B"/>
    <w:rsid w:val="003B64AA"/>
    <w:rsid w:val="003B6C89"/>
    <w:rsid w:val="003B6D2E"/>
    <w:rsid w:val="003B6DFE"/>
    <w:rsid w:val="003B6FDF"/>
    <w:rsid w:val="003B75CE"/>
    <w:rsid w:val="003C0495"/>
    <w:rsid w:val="003C1055"/>
    <w:rsid w:val="003C14D9"/>
    <w:rsid w:val="003C1623"/>
    <w:rsid w:val="003C1DE7"/>
    <w:rsid w:val="003C24D7"/>
    <w:rsid w:val="003C2BA6"/>
    <w:rsid w:val="003C2E76"/>
    <w:rsid w:val="003C2FBD"/>
    <w:rsid w:val="003C33FA"/>
    <w:rsid w:val="003C37D3"/>
    <w:rsid w:val="003C3C97"/>
    <w:rsid w:val="003C4E9B"/>
    <w:rsid w:val="003C52A4"/>
    <w:rsid w:val="003C56EE"/>
    <w:rsid w:val="003C5F7F"/>
    <w:rsid w:val="003C64DD"/>
    <w:rsid w:val="003C6B99"/>
    <w:rsid w:val="003C6D49"/>
    <w:rsid w:val="003C6F2D"/>
    <w:rsid w:val="003C6FBD"/>
    <w:rsid w:val="003C741C"/>
    <w:rsid w:val="003C7B5F"/>
    <w:rsid w:val="003D03A1"/>
    <w:rsid w:val="003D0831"/>
    <w:rsid w:val="003D09DF"/>
    <w:rsid w:val="003D0B9D"/>
    <w:rsid w:val="003D0DD0"/>
    <w:rsid w:val="003D0F0C"/>
    <w:rsid w:val="003D15B2"/>
    <w:rsid w:val="003D19EF"/>
    <w:rsid w:val="003D1B1B"/>
    <w:rsid w:val="003D1E72"/>
    <w:rsid w:val="003D20AE"/>
    <w:rsid w:val="003D20C0"/>
    <w:rsid w:val="003D2331"/>
    <w:rsid w:val="003D2616"/>
    <w:rsid w:val="003D2928"/>
    <w:rsid w:val="003D2A6E"/>
    <w:rsid w:val="003D2B6F"/>
    <w:rsid w:val="003D2B83"/>
    <w:rsid w:val="003D3377"/>
    <w:rsid w:val="003D4FD9"/>
    <w:rsid w:val="003D51E3"/>
    <w:rsid w:val="003D53D1"/>
    <w:rsid w:val="003D55BD"/>
    <w:rsid w:val="003D5E94"/>
    <w:rsid w:val="003D613C"/>
    <w:rsid w:val="003D7378"/>
    <w:rsid w:val="003D7631"/>
    <w:rsid w:val="003D78BD"/>
    <w:rsid w:val="003D7E82"/>
    <w:rsid w:val="003E00AC"/>
    <w:rsid w:val="003E08B5"/>
    <w:rsid w:val="003E09FE"/>
    <w:rsid w:val="003E0BC0"/>
    <w:rsid w:val="003E11F9"/>
    <w:rsid w:val="003E18C7"/>
    <w:rsid w:val="003E1926"/>
    <w:rsid w:val="003E34D8"/>
    <w:rsid w:val="003E36BB"/>
    <w:rsid w:val="003E3BA6"/>
    <w:rsid w:val="003E3DB4"/>
    <w:rsid w:val="003E3E8A"/>
    <w:rsid w:val="003E44EF"/>
    <w:rsid w:val="003E45F6"/>
    <w:rsid w:val="003E5155"/>
    <w:rsid w:val="003E5B48"/>
    <w:rsid w:val="003E5E35"/>
    <w:rsid w:val="003E5E96"/>
    <w:rsid w:val="003E6966"/>
    <w:rsid w:val="003E6EC7"/>
    <w:rsid w:val="003E74C4"/>
    <w:rsid w:val="003E7688"/>
    <w:rsid w:val="003E7B65"/>
    <w:rsid w:val="003E7E72"/>
    <w:rsid w:val="003F0707"/>
    <w:rsid w:val="003F0930"/>
    <w:rsid w:val="003F10D8"/>
    <w:rsid w:val="003F1D52"/>
    <w:rsid w:val="003F24B5"/>
    <w:rsid w:val="003F346B"/>
    <w:rsid w:val="003F3708"/>
    <w:rsid w:val="003F3805"/>
    <w:rsid w:val="003F3839"/>
    <w:rsid w:val="003F438F"/>
    <w:rsid w:val="003F4F01"/>
    <w:rsid w:val="003F5130"/>
    <w:rsid w:val="003F53AD"/>
    <w:rsid w:val="003F5845"/>
    <w:rsid w:val="003F617C"/>
    <w:rsid w:val="003F64FB"/>
    <w:rsid w:val="003F6822"/>
    <w:rsid w:val="003F6CF9"/>
    <w:rsid w:val="003F75DF"/>
    <w:rsid w:val="003F77A8"/>
    <w:rsid w:val="003F7B21"/>
    <w:rsid w:val="004001A9"/>
    <w:rsid w:val="004010BF"/>
    <w:rsid w:val="00401283"/>
    <w:rsid w:val="00401376"/>
    <w:rsid w:val="0040209B"/>
    <w:rsid w:val="0040258B"/>
    <w:rsid w:val="004028C1"/>
    <w:rsid w:val="0040297C"/>
    <w:rsid w:val="00402E28"/>
    <w:rsid w:val="00402E56"/>
    <w:rsid w:val="00402F16"/>
    <w:rsid w:val="004030CC"/>
    <w:rsid w:val="00403D92"/>
    <w:rsid w:val="00403DBA"/>
    <w:rsid w:val="004043BD"/>
    <w:rsid w:val="00404437"/>
    <w:rsid w:val="0040489E"/>
    <w:rsid w:val="00405157"/>
    <w:rsid w:val="00405191"/>
    <w:rsid w:val="004059C9"/>
    <w:rsid w:val="00405EC4"/>
    <w:rsid w:val="00406A59"/>
    <w:rsid w:val="00406B3B"/>
    <w:rsid w:val="00406D66"/>
    <w:rsid w:val="00407990"/>
    <w:rsid w:val="00407F96"/>
    <w:rsid w:val="004102C8"/>
    <w:rsid w:val="00410D5C"/>
    <w:rsid w:val="0041151C"/>
    <w:rsid w:val="004118EC"/>
    <w:rsid w:val="0041200B"/>
    <w:rsid w:val="00412C1D"/>
    <w:rsid w:val="004132B6"/>
    <w:rsid w:val="00413D97"/>
    <w:rsid w:val="00413EDB"/>
    <w:rsid w:val="0041409B"/>
    <w:rsid w:val="00414190"/>
    <w:rsid w:val="00414916"/>
    <w:rsid w:val="00414C58"/>
    <w:rsid w:val="00415058"/>
    <w:rsid w:val="004162AA"/>
    <w:rsid w:val="00417807"/>
    <w:rsid w:val="00417F12"/>
    <w:rsid w:val="004201AF"/>
    <w:rsid w:val="004207D8"/>
    <w:rsid w:val="00420849"/>
    <w:rsid w:val="00420E39"/>
    <w:rsid w:val="004210C7"/>
    <w:rsid w:val="0042189D"/>
    <w:rsid w:val="00422935"/>
    <w:rsid w:val="0042307B"/>
    <w:rsid w:val="004235AC"/>
    <w:rsid w:val="00423B15"/>
    <w:rsid w:val="00423D33"/>
    <w:rsid w:val="00424736"/>
    <w:rsid w:val="00424F48"/>
    <w:rsid w:val="00425C83"/>
    <w:rsid w:val="00426081"/>
    <w:rsid w:val="004260C1"/>
    <w:rsid w:val="004267DE"/>
    <w:rsid w:val="004269FE"/>
    <w:rsid w:val="00426A3C"/>
    <w:rsid w:val="00426EE6"/>
    <w:rsid w:val="00426F63"/>
    <w:rsid w:val="004279EC"/>
    <w:rsid w:val="00427B11"/>
    <w:rsid w:val="00430B34"/>
    <w:rsid w:val="004319CB"/>
    <w:rsid w:val="00431FC4"/>
    <w:rsid w:val="004320D3"/>
    <w:rsid w:val="004324E4"/>
    <w:rsid w:val="0043273E"/>
    <w:rsid w:val="0043277A"/>
    <w:rsid w:val="00432A15"/>
    <w:rsid w:val="00432A34"/>
    <w:rsid w:val="00432B58"/>
    <w:rsid w:val="004335F4"/>
    <w:rsid w:val="00433612"/>
    <w:rsid w:val="00433F51"/>
    <w:rsid w:val="00434D96"/>
    <w:rsid w:val="00434F52"/>
    <w:rsid w:val="00435BB9"/>
    <w:rsid w:val="00435C78"/>
    <w:rsid w:val="004361C9"/>
    <w:rsid w:val="00436239"/>
    <w:rsid w:val="00436A67"/>
    <w:rsid w:val="00436C62"/>
    <w:rsid w:val="00436E04"/>
    <w:rsid w:val="004371AE"/>
    <w:rsid w:val="004401C8"/>
    <w:rsid w:val="004404AA"/>
    <w:rsid w:val="004411D7"/>
    <w:rsid w:val="004419E0"/>
    <w:rsid w:val="004421A8"/>
    <w:rsid w:val="00442234"/>
    <w:rsid w:val="0044260A"/>
    <w:rsid w:val="0044296D"/>
    <w:rsid w:val="00443367"/>
    <w:rsid w:val="004436BD"/>
    <w:rsid w:val="00443F4C"/>
    <w:rsid w:val="00444596"/>
    <w:rsid w:val="004448EB"/>
    <w:rsid w:val="00444BB2"/>
    <w:rsid w:val="00444C27"/>
    <w:rsid w:val="00444C58"/>
    <w:rsid w:val="00444D9A"/>
    <w:rsid w:val="00444DD3"/>
    <w:rsid w:val="00444FA6"/>
    <w:rsid w:val="00445004"/>
    <w:rsid w:val="004456C0"/>
    <w:rsid w:val="004457C3"/>
    <w:rsid w:val="00445B28"/>
    <w:rsid w:val="00445BE4"/>
    <w:rsid w:val="00447096"/>
    <w:rsid w:val="004472F8"/>
    <w:rsid w:val="0044747C"/>
    <w:rsid w:val="004500AD"/>
    <w:rsid w:val="00450A2C"/>
    <w:rsid w:val="004513BD"/>
    <w:rsid w:val="0045173B"/>
    <w:rsid w:val="00452941"/>
    <w:rsid w:val="004531CF"/>
    <w:rsid w:val="00453A25"/>
    <w:rsid w:val="00453A2D"/>
    <w:rsid w:val="00453E94"/>
    <w:rsid w:val="004544FD"/>
    <w:rsid w:val="004547A8"/>
    <w:rsid w:val="0045492A"/>
    <w:rsid w:val="00454A2E"/>
    <w:rsid w:val="00455080"/>
    <w:rsid w:val="00455879"/>
    <w:rsid w:val="00455AC9"/>
    <w:rsid w:val="00455F9B"/>
    <w:rsid w:val="00456167"/>
    <w:rsid w:val="004564EC"/>
    <w:rsid w:val="004577B1"/>
    <w:rsid w:val="0045789D"/>
    <w:rsid w:val="004578C9"/>
    <w:rsid w:val="00460095"/>
    <w:rsid w:val="004605B0"/>
    <w:rsid w:val="00461293"/>
    <w:rsid w:val="00461409"/>
    <w:rsid w:val="00462A43"/>
    <w:rsid w:val="00462A5F"/>
    <w:rsid w:val="00462B67"/>
    <w:rsid w:val="00462ECC"/>
    <w:rsid w:val="004635AC"/>
    <w:rsid w:val="00463809"/>
    <w:rsid w:val="00463BC8"/>
    <w:rsid w:val="00465083"/>
    <w:rsid w:val="004655CD"/>
    <w:rsid w:val="00465ACB"/>
    <w:rsid w:val="00465D87"/>
    <w:rsid w:val="004663D0"/>
    <w:rsid w:val="00466BA3"/>
    <w:rsid w:val="00466DED"/>
    <w:rsid w:val="00466EC8"/>
    <w:rsid w:val="00467634"/>
    <w:rsid w:val="00467B1E"/>
    <w:rsid w:val="00467D76"/>
    <w:rsid w:val="00467DA5"/>
    <w:rsid w:val="0047099F"/>
    <w:rsid w:val="004712CB"/>
    <w:rsid w:val="00471645"/>
    <w:rsid w:val="00471657"/>
    <w:rsid w:val="0047287F"/>
    <w:rsid w:val="00472A48"/>
    <w:rsid w:val="00472CDC"/>
    <w:rsid w:val="00472D27"/>
    <w:rsid w:val="00472E2D"/>
    <w:rsid w:val="00473148"/>
    <w:rsid w:val="00473473"/>
    <w:rsid w:val="00473A25"/>
    <w:rsid w:val="00473F7E"/>
    <w:rsid w:val="00474513"/>
    <w:rsid w:val="00474A61"/>
    <w:rsid w:val="004750C7"/>
    <w:rsid w:val="004758BC"/>
    <w:rsid w:val="00475B44"/>
    <w:rsid w:val="00475CB5"/>
    <w:rsid w:val="00476364"/>
    <w:rsid w:val="004771A1"/>
    <w:rsid w:val="00477242"/>
    <w:rsid w:val="0047735C"/>
    <w:rsid w:val="00477C1C"/>
    <w:rsid w:val="0048009D"/>
    <w:rsid w:val="00480214"/>
    <w:rsid w:val="004807BB"/>
    <w:rsid w:val="00480BB9"/>
    <w:rsid w:val="00481110"/>
    <w:rsid w:val="00481333"/>
    <w:rsid w:val="00482231"/>
    <w:rsid w:val="00482818"/>
    <w:rsid w:val="00483228"/>
    <w:rsid w:val="004838E2"/>
    <w:rsid w:val="00483DD9"/>
    <w:rsid w:val="0048426D"/>
    <w:rsid w:val="00484C8E"/>
    <w:rsid w:val="00485362"/>
    <w:rsid w:val="004858DA"/>
    <w:rsid w:val="004860B2"/>
    <w:rsid w:val="004863FC"/>
    <w:rsid w:val="004865E2"/>
    <w:rsid w:val="00486F61"/>
    <w:rsid w:val="00487D99"/>
    <w:rsid w:val="00490A44"/>
    <w:rsid w:val="00490BB5"/>
    <w:rsid w:val="0049171A"/>
    <w:rsid w:val="00491848"/>
    <w:rsid w:val="00493B1E"/>
    <w:rsid w:val="00494900"/>
    <w:rsid w:val="00495062"/>
    <w:rsid w:val="00495434"/>
    <w:rsid w:val="004956A4"/>
    <w:rsid w:val="0049583B"/>
    <w:rsid w:val="0049604A"/>
    <w:rsid w:val="004961B7"/>
    <w:rsid w:val="00496B59"/>
    <w:rsid w:val="004A04C8"/>
    <w:rsid w:val="004A0CA3"/>
    <w:rsid w:val="004A0CD1"/>
    <w:rsid w:val="004A122B"/>
    <w:rsid w:val="004A1F3D"/>
    <w:rsid w:val="004A38BF"/>
    <w:rsid w:val="004A3F07"/>
    <w:rsid w:val="004A4940"/>
    <w:rsid w:val="004A630C"/>
    <w:rsid w:val="004A6563"/>
    <w:rsid w:val="004A6E0B"/>
    <w:rsid w:val="004A6EF3"/>
    <w:rsid w:val="004A7191"/>
    <w:rsid w:val="004A77F5"/>
    <w:rsid w:val="004A7D80"/>
    <w:rsid w:val="004B00D0"/>
    <w:rsid w:val="004B0656"/>
    <w:rsid w:val="004B0B1A"/>
    <w:rsid w:val="004B1103"/>
    <w:rsid w:val="004B25AF"/>
    <w:rsid w:val="004B32A8"/>
    <w:rsid w:val="004B476B"/>
    <w:rsid w:val="004B5761"/>
    <w:rsid w:val="004B5C28"/>
    <w:rsid w:val="004B6047"/>
    <w:rsid w:val="004B6295"/>
    <w:rsid w:val="004B6760"/>
    <w:rsid w:val="004B6ACA"/>
    <w:rsid w:val="004B6B74"/>
    <w:rsid w:val="004B6CB8"/>
    <w:rsid w:val="004B6CE3"/>
    <w:rsid w:val="004B7B65"/>
    <w:rsid w:val="004B7E62"/>
    <w:rsid w:val="004B7F41"/>
    <w:rsid w:val="004C0069"/>
    <w:rsid w:val="004C0093"/>
    <w:rsid w:val="004C019A"/>
    <w:rsid w:val="004C0607"/>
    <w:rsid w:val="004C0814"/>
    <w:rsid w:val="004C15AA"/>
    <w:rsid w:val="004C25A5"/>
    <w:rsid w:val="004C2981"/>
    <w:rsid w:val="004C2CB4"/>
    <w:rsid w:val="004C2D1C"/>
    <w:rsid w:val="004C2DFF"/>
    <w:rsid w:val="004C3F04"/>
    <w:rsid w:val="004C47E0"/>
    <w:rsid w:val="004C4C1D"/>
    <w:rsid w:val="004C4C86"/>
    <w:rsid w:val="004C4DE1"/>
    <w:rsid w:val="004C53BE"/>
    <w:rsid w:val="004C54C1"/>
    <w:rsid w:val="004C57FD"/>
    <w:rsid w:val="004C5AF4"/>
    <w:rsid w:val="004C5DA9"/>
    <w:rsid w:val="004C64A9"/>
    <w:rsid w:val="004C675F"/>
    <w:rsid w:val="004C67B9"/>
    <w:rsid w:val="004C6801"/>
    <w:rsid w:val="004C6ACD"/>
    <w:rsid w:val="004C6BB3"/>
    <w:rsid w:val="004C6CA7"/>
    <w:rsid w:val="004C6E04"/>
    <w:rsid w:val="004C6E8E"/>
    <w:rsid w:val="004C760C"/>
    <w:rsid w:val="004D03E1"/>
    <w:rsid w:val="004D1263"/>
    <w:rsid w:val="004D19AB"/>
    <w:rsid w:val="004D1B7B"/>
    <w:rsid w:val="004D230F"/>
    <w:rsid w:val="004D25AF"/>
    <w:rsid w:val="004D26A4"/>
    <w:rsid w:val="004D2EED"/>
    <w:rsid w:val="004D3180"/>
    <w:rsid w:val="004D39CF"/>
    <w:rsid w:val="004D3B8F"/>
    <w:rsid w:val="004D3BEB"/>
    <w:rsid w:val="004D4032"/>
    <w:rsid w:val="004D40A5"/>
    <w:rsid w:val="004D40FE"/>
    <w:rsid w:val="004D4864"/>
    <w:rsid w:val="004D4FE5"/>
    <w:rsid w:val="004D68FA"/>
    <w:rsid w:val="004D77F1"/>
    <w:rsid w:val="004D7D10"/>
    <w:rsid w:val="004E055D"/>
    <w:rsid w:val="004E0686"/>
    <w:rsid w:val="004E0C1F"/>
    <w:rsid w:val="004E0C23"/>
    <w:rsid w:val="004E119C"/>
    <w:rsid w:val="004E16D8"/>
    <w:rsid w:val="004E2A82"/>
    <w:rsid w:val="004E32F5"/>
    <w:rsid w:val="004E3743"/>
    <w:rsid w:val="004E3E07"/>
    <w:rsid w:val="004E4633"/>
    <w:rsid w:val="004E4C23"/>
    <w:rsid w:val="004E5399"/>
    <w:rsid w:val="004E5D24"/>
    <w:rsid w:val="004E5DA3"/>
    <w:rsid w:val="004E5E6B"/>
    <w:rsid w:val="004E5F16"/>
    <w:rsid w:val="004E5F2B"/>
    <w:rsid w:val="004E603F"/>
    <w:rsid w:val="004E61AA"/>
    <w:rsid w:val="004E6595"/>
    <w:rsid w:val="004E6803"/>
    <w:rsid w:val="004E6E06"/>
    <w:rsid w:val="004E7387"/>
    <w:rsid w:val="004E7D69"/>
    <w:rsid w:val="004E7F8E"/>
    <w:rsid w:val="004E7FE2"/>
    <w:rsid w:val="004F00F5"/>
    <w:rsid w:val="004F0B90"/>
    <w:rsid w:val="004F0CE8"/>
    <w:rsid w:val="004F1545"/>
    <w:rsid w:val="004F1B53"/>
    <w:rsid w:val="004F2428"/>
    <w:rsid w:val="004F36E3"/>
    <w:rsid w:val="004F37AF"/>
    <w:rsid w:val="004F414B"/>
    <w:rsid w:val="004F41D2"/>
    <w:rsid w:val="004F4303"/>
    <w:rsid w:val="004F4322"/>
    <w:rsid w:val="004F4D52"/>
    <w:rsid w:val="004F4EA5"/>
    <w:rsid w:val="004F52DA"/>
    <w:rsid w:val="004F5802"/>
    <w:rsid w:val="004F5A70"/>
    <w:rsid w:val="004F5C82"/>
    <w:rsid w:val="004F5EC8"/>
    <w:rsid w:val="004F6B4D"/>
    <w:rsid w:val="004F6D20"/>
    <w:rsid w:val="004F71EC"/>
    <w:rsid w:val="004F77A7"/>
    <w:rsid w:val="004F790E"/>
    <w:rsid w:val="004F7CF0"/>
    <w:rsid w:val="004F7F96"/>
    <w:rsid w:val="005004B3"/>
    <w:rsid w:val="005007F2"/>
    <w:rsid w:val="005007F5"/>
    <w:rsid w:val="00500891"/>
    <w:rsid w:val="005011EB"/>
    <w:rsid w:val="005020A4"/>
    <w:rsid w:val="005030C0"/>
    <w:rsid w:val="00503712"/>
    <w:rsid w:val="00503925"/>
    <w:rsid w:val="00503E64"/>
    <w:rsid w:val="00503E6F"/>
    <w:rsid w:val="0050414F"/>
    <w:rsid w:val="00504794"/>
    <w:rsid w:val="00504E95"/>
    <w:rsid w:val="005050E6"/>
    <w:rsid w:val="00505A37"/>
    <w:rsid w:val="005061C2"/>
    <w:rsid w:val="00506C8C"/>
    <w:rsid w:val="00507558"/>
    <w:rsid w:val="00507708"/>
    <w:rsid w:val="00507765"/>
    <w:rsid w:val="0050795E"/>
    <w:rsid w:val="00507C2B"/>
    <w:rsid w:val="00507C36"/>
    <w:rsid w:val="00507F47"/>
    <w:rsid w:val="005100F6"/>
    <w:rsid w:val="005102B4"/>
    <w:rsid w:val="005103CE"/>
    <w:rsid w:val="00510919"/>
    <w:rsid w:val="00510D90"/>
    <w:rsid w:val="00510F41"/>
    <w:rsid w:val="00511BA0"/>
    <w:rsid w:val="00511F07"/>
    <w:rsid w:val="0051243E"/>
    <w:rsid w:val="0051261E"/>
    <w:rsid w:val="00513191"/>
    <w:rsid w:val="00513B49"/>
    <w:rsid w:val="00513F5A"/>
    <w:rsid w:val="005141B0"/>
    <w:rsid w:val="00514A90"/>
    <w:rsid w:val="00514F7F"/>
    <w:rsid w:val="005157CD"/>
    <w:rsid w:val="005157D1"/>
    <w:rsid w:val="00515DEB"/>
    <w:rsid w:val="00516117"/>
    <w:rsid w:val="0051708A"/>
    <w:rsid w:val="0051737B"/>
    <w:rsid w:val="0051737F"/>
    <w:rsid w:val="00517488"/>
    <w:rsid w:val="005174EB"/>
    <w:rsid w:val="005179BB"/>
    <w:rsid w:val="00520886"/>
    <w:rsid w:val="00520A6E"/>
    <w:rsid w:val="00520FA6"/>
    <w:rsid w:val="00521796"/>
    <w:rsid w:val="00521D46"/>
    <w:rsid w:val="00521FAC"/>
    <w:rsid w:val="00522ABE"/>
    <w:rsid w:val="00522C32"/>
    <w:rsid w:val="005240DF"/>
    <w:rsid w:val="00524133"/>
    <w:rsid w:val="00524C23"/>
    <w:rsid w:val="0052617A"/>
    <w:rsid w:val="005265F0"/>
    <w:rsid w:val="0052664C"/>
    <w:rsid w:val="005266F8"/>
    <w:rsid w:val="0052670E"/>
    <w:rsid w:val="00526854"/>
    <w:rsid w:val="0052699E"/>
    <w:rsid w:val="0052756F"/>
    <w:rsid w:val="00527E0C"/>
    <w:rsid w:val="00530B7B"/>
    <w:rsid w:val="00530DD6"/>
    <w:rsid w:val="005311CA"/>
    <w:rsid w:val="00531279"/>
    <w:rsid w:val="005313C2"/>
    <w:rsid w:val="0053176F"/>
    <w:rsid w:val="0053197B"/>
    <w:rsid w:val="00531CE6"/>
    <w:rsid w:val="00531E9E"/>
    <w:rsid w:val="0053206E"/>
    <w:rsid w:val="00532159"/>
    <w:rsid w:val="00532578"/>
    <w:rsid w:val="00532D27"/>
    <w:rsid w:val="0053341D"/>
    <w:rsid w:val="005338DE"/>
    <w:rsid w:val="00533A68"/>
    <w:rsid w:val="00533ABD"/>
    <w:rsid w:val="00533D69"/>
    <w:rsid w:val="00533DD5"/>
    <w:rsid w:val="00534338"/>
    <w:rsid w:val="005343B9"/>
    <w:rsid w:val="005344D5"/>
    <w:rsid w:val="005344E5"/>
    <w:rsid w:val="00534919"/>
    <w:rsid w:val="00534AA4"/>
    <w:rsid w:val="00534FC3"/>
    <w:rsid w:val="00535D77"/>
    <w:rsid w:val="005362D5"/>
    <w:rsid w:val="00536310"/>
    <w:rsid w:val="0053636F"/>
    <w:rsid w:val="005368DE"/>
    <w:rsid w:val="00537138"/>
    <w:rsid w:val="00537475"/>
    <w:rsid w:val="0053771E"/>
    <w:rsid w:val="005377FA"/>
    <w:rsid w:val="0054094A"/>
    <w:rsid w:val="00540B2A"/>
    <w:rsid w:val="00540F8A"/>
    <w:rsid w:val="00540F9A"/>
    <w:rsid w:val="00541276"/>
    <w:rsid w:val="0054151B"/>
    <w:rsid w:val="0054179D"/>
    <w:rsid w:val="00541A94"/>
    <w:rsid w:val="00541BC9"/>
    <w:rsid w:val="00541E8E"/>
    <w:rsid w:val="00542556"/>
    <w:rsid w:val="00543190"/>
    <w:rsid w:val="005434FF"/>
    <w:rsid w:val="00544290"/>
    <w:rsid w:val="00544740"/>
    <w:rsid w:val="005451A2"/>
    <w:rsid w:val="00545359"/>
    <w:rsid w:val="005458A8"/>
    <w:rsid w:val="00545D9E"/>
    <w:rsid w:val="00546741"/>
    <w:rsid w:val="0054683A"/>
    <w:rsid w:val="00546F7E"/>
    <w:rsid w:val="0054730B"/>
    <w:rsid w:val="00547794"/>
    <w:rsid w:val="005477FF"/>
    <w:rsid w:val="005500B8"/>
    <w:rsid w:val="00550568"/>
    <w:rsid w:val="005516A9"/>
    <w:rsid w:val="00551880"/>
    <w:rsid w:val="00551963"/>
    <w:rsid w:val="00552506"/>
    <w:rsid w:val="00552946"/>
    <w:rsid w:val="00553C6C"/>
    <w:rsid w:val="00553CCD"/>
    <w:rsid w:val="00553D6C"/>
    <w:rsid w:val="00554191"/>
    <w:rsid w:val="00554320"/>
    <w:rsid w:val="0055478C"/>
    <w:rsid w:val="00554FAD"/>
    <w:rsid w:val="00555148"/>
    <w:rsid w:val="00555211"/>
    <w:rsid w:val="0055556C"/>
    <w:rsid w:val="00555768"/>
    <w:rsid w:val="00555959"/>
    <w:rsid w:val="00555D0D"/>
    <w:rsid w:val="00556872"/>
    <w:rsid w:val="005569D7"/>
    <w:rsid w:val="00556A07"/>
    <w:rsid w:val="00556DB1"/>
    <w:rsid w:val="00556F99"/>
    <w:rsid w:val="005573C7"/>
    <w:rsid w:val="005575FE"/>
    <w:rsid w:val="005605EC"/>
    <w:rsid w:val="00560B1B"/>
    <w:rsid w:val="00560DA2"/>
    <w:rsid w:val="00560EAD"/>
    <w:rsid w:val="00560EF3"/>
    <w:rsid w:val="00560FEF"/>
    <w:rsid w:val="00560FF2"/>
    <w:rsid w:val="00561843"/>
    <w:rsid w:val="0056299E"/>
    <w:rsid w:val="00562B3A"/>
    <w:rsid w:val="00562B56"/>
    <w:rsid w:val="00563001"/>
    <w:rsid w:val="00563511"/>
    <w:rsid w:val="00563586"/>
    <w:rsid w:val="00563F7D"/>
    <w:rsid w:val="00564906"/>
    <w:rsid w:val="00564973"/>
    <w:rsid w:val="00564BDD"/>
    <w:rsid w:val="005652CA"/>
    <w:rsid w:val="00565ED4"/>
    <w:rsid w:val="00565FF8"/>
    <w:rsid w:val="00566106"/>
    <w:rsid w:val="00566326"/>
    <w:rsid w:val="005666FF"/>
    <w:rsid w:val="005671FC"/>
    <w:rsid w:val="00567465"/>
    <w:rsid w:val="00570BB0"/>
    <w:rsid w:val="00570BBD"/>
    <w:rsid w:val="00570BCB"/>
    <w:rsid w:val="005713E7"/>
    <w:rsid w:val="00571E56"/>
    <w:rsid w:val="00572209"/>
    <w:rsid w:val="0057233A"/>
    <w:rsid w:val="00572582"/>
    <w:rsid w:val="00572C90"/>
    <w:rsid w:val="00572DF3"/>
    <w:rsid w:val="00573785"/>
    <w:rsid w:val="00573849"/>
    <w:rsid w:val="005738D9"/>
    <w:rsid w:val="00573D75"/>
    <w:rsid w:val="00573E3D"/>
    <w:rsid w:val="0057440F"/>
    <w:rsid w:val="00574842"/>
    <w:rsid w:val="00574952"/>
    <w:rsid w:val="00574C73"/>
    <w:rsid w:val="005750F2"/>
    <w:rsid w:val="00575C5F"/>
    <w:rsid w:val="00575E57"/>
    <w:rsid w:val="0057643F"/>
    <w:rsid w:val="005767DB"/>
    <w:rsid w:val="00577C4D"/>
    <w:rsid w:val="00577D06"/>
    <w:rsid w:val="00577E3C"/>
    <w:rsid w:val="005803F6"/>
    <w:rsid w:val="00580EE3"/>
    <w:rsid w:val="00581CA2"/>
    <w:rsid w:val="005821F7"/>
    <w:rsid w:val="00582C09"/>
    <w:rsid w:val="00582CA5"/>
    <w:rsid w:val="005830AF"/>
    <w:rsid w:val="0058326F"/>
    <w:rsid w:val="00583431"/>
    <w:rsid w:val="00583700"/>
    <w:rsid w:val="00583F2C"/>
    <w:rsid w:val="00584D6C"/>
    <w:rsid w:val="00584FDE"/>
    <w:rsid w:val="005850E7"/>
    <w:rsid w:val="0058544C"/>
    <w:rsid w:val="005855C7"/>
    <w:rsid w:val="00585ED3"/>
    <w:rsid w:val="00586098"/>
    <w:rsid w:val="00586420"/>
    <w:rsid w:val="00586BA9"/>
    <w:rsid w:val="00587418"/>
    <w:rsid w:val="00587678"/>
    <w:rsid w:val="00587C4C"/>
    <w:rsid w:val="00590409"/>
    <w:rsid w:val="00590634"/>
    <w:rsid w:val="00590C47"/>
    <w:rsid w:val="00590CD3"/>
    <w:rsid w:val="005923A1"/>
    <w:rsid w:val="005923CE"/>
    <w:rsid w:val="00592E2C"/>
    <w:rsid w:val="00592F73"/>
    <w:rsid w:val="005930B5"/>
    <w:rsid w:val="005932C4"/>
    <w:rsid w:val="00593861"/>
    <w:rsid w:val="00594996"/>
    <w:rsid w:val="00594DDE"/>
    <w:rsid w:val="00594E5D"/>
    <w:rsid w:val="00595029"/>
    <w:rsid w:val="00595135"/>
    <w:rsid w:val="00595265"/>
    <w:rsid w:val="00595A3F"/>
    <w:rsid w:val="005965F6"/>
    <w:rsid w:val="00596D2A"/>
    <w:rsid w:val="00596D6F"/>
    <w:rsid w:val="00597514"/>
    <w:rsid w:val="005A0DDC"/>
    <w:rsid w:val="005A230C"/>
    <w:rsid w:val="005A261D"/>
    <w:rsid w:val="005A3327"/>
    <w:rsid w:val="005A3EBC"/>
    <w:rsid w:val="005A3EC3"/>
    <w:rsid w:val="005A483A"/>
    <w:rsid w:val="005A48D5"/>
    <w:rsid w:val="005A50BA"/>
    <w:rsid w:val="005A5184"/>
    <w:rsid w:val="005A59CC"/>
    <w:rsid w:val="005A5F4E"/>
    <w:rsid w:val="005A6EDA"/>
    <w:rsid w:val="005A7041"/>
    <w:rsid w:val="005A7C40"/>
    <w:rsid w:val="005B0009"/>
    <w:rsid w:val="005B0BA5"/>
    <w:rsid w:val="005B0D7A"/>
    <w:rsid w:val="005B1013"/>
    <w:rsid w:val="005B1908"/>
    <w:rsid w:val="005B1B09"/>
    <w:rsid w:val="005B1B64"/>
    <w:rsid w:val="005B3014"/>
    <w:rsid w:val="005B3782"/>
    <w:rsid w:val="005B4B91"/>
    <w:rsid w:val="005B4BDE"/>
    <w:rsid w:val="005B4C9E"/>
    <w:rsid w:val="005B4F71"/>
    <w:rsid w:val="005B5B4B"/>
    <w:rsid w:val="005B698E"/>
    <w:rsid w:val="005B6E45"/>
    <w:rsid w:val="005B7408"/>
    <w:rsid w:val="005B7412"/>
    <w:rsid w:val="005B75D3"/>
    <w:rsid w:val="005B7882"/>
    <w:rsid w:val="005B789B"/>
    <w:rsid w:val="005B7FC1"/>
    <w:rsid w:val="005C0044"/>
    <w:rsid w:val="005C021F"/>
    <w:rsid w:val="005C05BB"/>
    <w:rsid w:val="005C0C84"/>
    <w:rsid w:val="005C1AC1"/>
    <w:rsid w:val="005C20BA"/>
    <w:rsid w:val="005C2242"/>
    <w:rsid w:val="005C25FB"/>
    <w:rsid w:val="005C27AD"/>
    <w:rsid w:val="005C2880"/>
    <w:rsid w:val="005C296D"/>
    <w:rsid w:val="005C2A0A"/>
    <w:rsid w:val="005C2FAF"/>
    <w:rsid w:val="005C390A"/>
    <w:rsid w:val="005C3D96"/>
    <w:rsid w:val="005C42D7"/>
    <w:rsid w:val="005C4332"/>
    <w:rsid w:val="005C4444"/>
    <w:rsid w:val="005C46F4"/>
    <w:rsid w:val="005C4AE6"/>
    <w:rsid w:val="005C4F02"/>
    <w:rsid w:val="005C4F6A"/>
    <w:rsid w:val="005C5EA5"/>
    <w:rsid w:val="005C621B"/>
    <w:rsid w:val="005C62E6"/>
    <w:rsid w:val="005C66D0"/>
    <w:rsid w:val="005C7416"/>
    <w:rsid w:val="005C7ACC"/>
    <w:rsid w:val="005D0887"/>
    <w:rsid w:val="005D10C4"/>
    <w:rsid w:val="005D2045"/>
    <w:rsid w:val="005D29AB"/>
    <w:rsid w:val="005D333F"/>
    <w:rsid w:val="005D3344"/>
    <w:rsid w:val="005D3BEA"/>
    <w:rsid w:val="005D4035"/>
    <w:rsid w:val="005D42F5"/>
    <w:rsid w:val="005D4A48"/>
    <w:rsid w:val="005D4BF8"/>
    <w:rsid w:val="005D55A6"/>
    <w:rsid w:val="005D5CAB"/>
    <w:rsid w:val="005D620D"/>
    <w:rsid w:val="005D6C01"/>
    <w:rsid w:val="005D6CAA"/>
    <w:rsid w:val="005E0F8F"/>
    <w:rsid w:val="005E115F"/>
    <w:rsid w:val="005E11AB"/>
    <w:rsid w:val="005E18A6"/>
    <w:rsid w:val="005E1CBD"/>
    <w:rsid w:val="005E2851"/>
    <w:rsid w:val="005E3F72"/>
    <w:rsid w:val="005E4195"/>
    <w:rsid w:val="005E4387"/>
    <w:rsid w:val="005E4960"/>
    <w:rsid w:val="005E4A22"/>
    <w:rsid w:val="005E4BE3"/>
    <w:rsid w:val="005E509F"/>
    <w:rsid w:val="005E53A5"/>
    <w:rsid w:val="005E5734"/>
    <w:rsid w:val="005E5794"/>
    <w:rsid w:val="005E5DB2"/>
    <w:rsid w:val="005E6598"/>
    <w:rsid w:val="005E6C27"/>
    <w:rsid w:val="005E6EF6"/>
    <w:rsid w:val="005E728B"/>
    <w:rsid w:val="005E77E3"/>
    <w:rsid w:val="005E78A5"/>
    <w:rsid w:val="005E7CB9"/>
    <w:rsid w:val="005E7E54"/>
    <w:rsid w:val="005F052A"/>
    <w:rsid w:val="005F0D7C"/>
    <w:rsid w:val="005F1168"/>
    <w:rsid w:val="005F185A"/>
    <w:rsid w:val="005F18C8"/>
    <w:rsid w:val="005F1A1C"/>
    <w:rsid w:val="005F20C9"/>
    <w:rsid w:val="005F22DC"/>
    <w:rsid w:val="005F310F"/>
    <w:rsid w:val="005F31A5"/>
    <w:rsid w:val="005F3AE0"/>
    <w:rsid w:val="005F3D2C"/>
    <w:rsid w:val="005F3D59"/>
    <w:rsid w:val="005F3E6E"/>
    <w:rsid w:val="005F4312"/>
    <w:rsid w:val="005F4605"/>
    <w:rsid w:val="005F4AE9"/>
    <w:rsid w:val="005F5572"/>
    <w:rsid w:val="005F6066"/>
    <w:rsid w:val="005F6AC4"/>
    <w:rsid w:val="005F771F"/>
    <w:rsid w:val="0060008E"/>
    <w:rsid w:val="00600196"/>
    <w:rsid w:val="00600659"/>
    <w:rsid w:val="00600A61"/>
    <w:rsid w:val="00600BF4"/>
    <w:rsid w:val="00600D20"/>
    <w:rsid w:val="0060169E"/>
    <w:rsid w:val="00601A75"/>
    <w:rsid w:val="0060243E"/>
    <w:rsid w:val="00603CE5"/>
    <w:rsid w:val="00603E11"/>
    <w:rsid w:val="00604E47"/>
    <w:rsid w:val="006054B8"/>
    <w:rsid w:val="00605643"/>
    <w:rsid w:val="00605733"/>
    <w:rsid w:val="00605762"/>
    <w:rsid w:val="006057A0"/>
    <w:rsid w:val="00605DFA"/>
    <w:rsid w:val="006060E3"/>
    <w:rsid w:val="00606444"/>
    <w:rsid w:val="00606B02"/>
    <w:rsid w:val="006071DD"/>
    <w:rsid w:val="00607268"/>
    <w:rsid w:val="00607780"/>
    <w:rsid w:val="00607A14"/>
    <w:rsid w:val="00607DD5"/>
    <w:rsid w:val="006106DA"/>
    <w:rsid w:val="00610BB2"/>
    <w:rsid w:val="00610D4B"/>
    <w:rsid w:val="006110CE"/>
    <w:rsid w:val="0061194A"/>
    <w:rsid w:val="00611C29"/>
    <w:rsid w:val="006125CA"/>
    <w:rsid w:val="006127A7"/>
    <w:rsid w:val="00612922"/>
    <w:rsid w:val="00612EE0"/>
    <w:rsid w:val="006132D6"/>
    <w:rsid w:val="0061344F"/>
    <w:rsid w:val="006135BA"/>
    <w:rsid w:val="006135CF"/>
    <w:rsid w:val="00613982"/>
    <w:rsid w:val="00613E4A"/>
    <w:rsid w:val="00613F52"/>
    <w:rsid w:val="006140E8"/>
    <w:rsid w:val="006141BE"/>
    <w:rsid w:val="00614255"/>
    <w:rsid w:val="00615B66"/>
    <w:rsid w:val="006166CD"/>
    <w:rsid w:val="00616C77"/>
    <w:rsid w:val="00617012"/>
    <w:rsid w:val="0061742C"/>
    <w:rsid w:val="00617BE9"/>
    <w:rsid w:val="00620BA9"/>
    <w:rsid w:val="00620C3A"/>
    <w:rsid w:val="00620E59"/>
    <w:rsid w:val="00621A4E"/>
    <w:rsid w:val="00621CCA"/>
    <w:rsid w:val="00621EAC"/>
    <w:rsid w:val="006220E2"/>
    <w:rsid w:val="006233C3"/>
    <w:rsid w:val="006234DA"/>
    <w:rsid w:val="00623D2A"/>
    <w:rsid w:val="00624BAC"/>
    <w:rsid w:val="00624BF3"/>
    <w:rsid w:val="00624E65"/>
    <w:rsid w:val="00625300"/>
    <w:rsid w:val="00625326"/>
    <w:rsid w:val="00625594"/>
    <w:rsid w:val="00625E01"/>
    <w:rsid w:val="006272FC"/>
    <w:rsid w:val="00627DAA"/>
    <w:rsid w:val="00627F26"/>
    <w:rsid w:val="0063159B"/>
    <w:rsid w:val="0063190A"/>
    <w:rsid w:val="00631C40"/>
    <w:rsid w:val="00631C9A"/>
    <w:rsid w:val="00631CBD"/>
    <w:rsid w:val="00632286"/>
    <w:rsid w:val="00632E70"/>
    <w:rsid w:val="006342DB"/>
    <w:rsid w:val="00634D4C"/>
    <w:rsid w:val="00635068"/>
    <w:rsid w:val="0063519F"/>
    <w:rsid w:val="0063557A"/>
    <w:rsid w:val="00635D0A"/>
    <w:rsid w:val="00636088"/>
    <w:rsid w:val="00636536"/>
    <w:rsid w:val="00636A46"/>
    <w:rsid w:val="00636EB9"/>
    <w:rsid w:val="006374AF"/>
    <w:rsid w:val="00637587"/>
    <w:rsid w:val="00637DF2"/>
    <w:rsid w:val="00637E86"/>
    <w:rsid w:val="00640619"/>
    <w:rsid w:val="006409AC"/>
    <w:rsid w:val="00640CA7"/>
    <w:rsid w:val="006416DF"/>
    <w:rsid w:val="00641CFF"/>
    <w:rsid w:val="00641F4A"/>
    <w:rsid w:val="006421B0"/>
    <w:rsid w:val="00643431"/>
    <w:rsid w:val="006440FE"/>
    <w:rsid w:val="006443A1"/>
    <w:rsid w:val="0064480B"/>
    <w:rsid w:val="006448E1"/>
    <w:rsid w:val="00645F3B"/>
    <w:rsid w:val="00646185"/>
    <w:rsid w:val="0064675C"/>
    <w:rsid w:val="00646A03"/>
    <w:rsid w:val="00646DD6"/>
    <w:rsid w:val="0064728B"/>
    <w:rsid w:val="0064773C"/>
    <w:rsid w:val="00647995"/>
    <w:rsid w:val="006479E9"/>
    <w:rsid w:val="00647A69"/>
    <w:rsid w:val="006500EA"/>
    <w:rsid w:val="00650136"/>
    <w:rsid w:val="0065015A"/>
    <w:rsid w:val="00650647"/>
    <w:rsid w:val="00651075"/>
    <w:rsid w:val="00651D6C"/>
    <w:rsid w:val="00652478"/>
    <w:rsid w:val="00653C52"/>
    <w:rsid w:val="00653CCA"/>
    <w:rsid w:val="0065406B"/>
    <w:rsid w:val="00654134"/>
    <w:rsid w:val="00654B02"/>
    <w:rsid w:val="00654EA0"/>
    <w:rsid w:val="0065536D"/>
    <w:rsid w:val="00655577"/>
    <w:rsid w:val="0065568A"/>
    <w:rsid w:val="006557B9"/>
    <w:rsid w:val="006562DD"/>
    <w:rsid w:val="00656E0B"/>
    <w:rsid w:val="00656FAF"/>
    <w:rsid w:val="00657A7C"/>
    <w:rsid w:val="00657C42"/>
    <w:rsid w:val="00657E7B"/>
    <w:rsid w:val="0066061A"/>
    <w:rsid w:val="006608B0"/>
    <w:rsid w:val="00660AC3"/>
    <w:rsid w:val="006615B2"/>
    <w:rsid w:val="006615CE"/>
    <w:rsid w:val="006616E5"/>
    <w:rsid w:val="00661829"/>
    <w:rsid w:val="00661EFE"/>
    <w:rsid w:val="006621A0"/>
    <w:rsid w:val="00663651"/>
    <w:rsid w:val="0066391F"/>
    <w:rsid w:val="00663A3A"/>
    <w:rsid w:val="00664B85"/>
    <w:rsid w:val="00666614"/>
    <w:rsid w:val="006672F4"/>
    <w:rsid w:val="006678C3"/>
    <w:rsid w:val="00667CE6"/>
    <w:rsid w:val="0067018C"/>
    <w:rsid w:val="00670C1C"/>
    <w:rsid w:val="00670CD5"/>
    <w:rsid w:val="006710FC"/>
    <w:rsid w:val="0067125D"/>
    <w:rsid w:val="00671448"/>
    <w:rsid w:val="006716A1"/>
    <w:rsid w:val="00671BA5"/>
    <w:rsid w:val="00671D1C"/>
    <w:rsid w:val="00671D7B"/>
    <w:rsid w:val="00671DB5"/>
    <w:rsid w:val="00671F66"/>
    <w:rsid w:val="00671FEE"/>
    <w:rsid w:val="00672EAC"/>
    <w:rsid w:val="00673245"/>
    <w:rsid w:val="00673DA9"/>
    <w:rsid w:val="00674182"/>
    <w:rsid w:val="0067449E"/>
    <w:rsid w:val="006746AA"/>
    <w:rsid w:val="006746FA"/>
    <w:rsid w:val="006749D9"/>
    <w:rsid w:val="00674DBD"/>
    <w:rsid w:val="00674E68"/>
    <w:rsid w:val="00675C0F"/>
    <w:rsid w:val="00677DD4"/>
    <w:rsid w:val="006803C4"/>
    <w:rsid w:val="00680443"/>
    <w:rsid w:val="00680A1E"/>
    <w:rsid w:val="00680A25"/>
    <w:rsid w:val="00682019"/>
    <w:rsid w:val="006834C2"/>
    <w:rsid w:val="00683639"/>
    <w:rsid w:val="006836EC"/>
    <w:rsid w:val="00683975"/>
    <w:rsid w:val="00683D4D"/>
    <w:rsid w:val="0068403E"/>
    <w:rsid w:val="00684078"/>
    <w:rsid w:val="006841A6"/>
    <w:rsid w:val="006843B9"/>
    <w:rsid w:val="00684673"/>
    <w:rsid w:val="00684782"/>
    <w:rsid w:val="00684807"/>
    <w:rsid w:val="00684B2F"/>
    <w:rsid w:val="00685438"/>
    <w:rsid w:val="00685590"/>
    <w:rsid w:val="00685C78"/>
    <w:rsid w:val="006862FE"/>
    <w:rsid w:val="00687642"/>
    <w:rsid w:val="006876F7"/>
    <w:rsid w:val="00690E27"/>
    <w:rsid w:val="00691D0C"/>
    <w:rsid w:val="006920C6"/>
    <w:rsid w:val="00692375"/>
    <w:rsid w:val="006925EC"/>
    <w:rsid w:val="006925F9"/>
    <w:rsid w:val="00692EFE"/>
    <w:rsid w:val="0069439B"/>
    <w:rsid w:val="00694810"/>
    <w:rsid w:val="0069514A"/>
    <w:rsid w:val="0069541B"/>
    <w:rsid w:val="0069546B"/>
    <w:rsid w:val="00695A70"/>
    <w:rsid w:val="00696495"/>
    <w:rsid w:val="006969D4"/>
    <w:rsid w:val="00697466"/>
    <w:rsid w:val="00697882"/>
    <w:rsid w:val="006978BA"/>
    <w:rsid w:val="006A0679"/>
    <w:rsid w:val="006A06FF"/>
    <w:rsid w:val="006A10A2"/>
    <w:rsid w:val="006A14D7"/>
    <w:rsid w:val="006A16B6"/>
    <w:rsid w:val="006A1CFF"/>
    <w:rsid w:val="006A24F2"/>
    <w:rsid w:val="006A276A"/>
    <w:rsid w:val="006A2780"/>
    <w:rsid w:val="006A27EF"/>
    <w:rsid w:val="006A29C7"/>
    <w:rsid w:val="006A464B"/>
    <w:rsid w:val="006A4B11"/>
    <w:rsid w:val="006A4E26"/>
    <w:rsid w:val="006A501C"/>
    <w:rsid w:val="006A5261"/>
    <w:rsid w:val="006A5669"/>
    <w:rsid w:val="006A56F2"/>
    <w:rsid w:val="006A5A45"/>
    <w:rsid w:val="006A5B16"/>
    <w:rsid w:val="006A5EC2"/>
    <w:rsid w:val="006A5FDF"/>
    <w:rsid w:val="006A63D7"/>
    <w:rsid w:val="006A67A7"/>
    <w:rsid w:val="006A68CA"/>
    <w:rsid w:val="006A6B4A"/>
    <w:rsid w:val="006A7DC0"/>
    <w:rsid w:val="006B029A"/>
    <w:rsid w:val="006B0734"/>
    <w:rsid w:val="006B1719"/>
    <w:rsid w:val="006B20B0"/>
    <w:rsid w:val="006B23B1"/>
    <w:rsid w:val="006B25CD"/>
    <w:rsid w:val="006B27F8"/>
    <w:rsid w:val="006B3C96"/>
    <w:rsid w:val="006B58F0"/>
    <w:rsid w:val="006B5AC4"/>
    <w:rsid w:val="006B5D58"/>
    <w:rsid w:val="006B5ED2"/>
    <w:rsid w:val="006B6267"/>
    <w:rsid w:val="006B6792"/>
    <w:rsid w:val="006B6CB5"/>
    <w:rsid w:val="006B6FBE"/>
    <w:rsid w:val="006C01BE"/>
    <w:rsid w:val="006C0405"/>
    <w:rsid w:val="006C056F"/>
    <w:rsid w:val="006C1094"/>
    <w:rsid w:val="006C1ABD"/>
    <w:rsid w:val="006C1E1C"/>
    <w:rsid w:val="006C2984"/>
    <w:rsid w:val="006C2AC6"/>
    <w:rsid w:val="006C2E2E"/>
    <w:rsid w:val="006C31B6"/>
    <w:rsid w:val="006C4D65"/>
    <w:rsid w:val="006C4DBF"/>
    <w:rsid w:val="006C4E43"/>
    <w:rsid w:val="006C4EBC"/>
    <w:rsid w:val="006C5096"/>
    <w:rsid w:val="006C5CE4"/>
    <w:rsid w:val="006C623C"/>
    <w:rsid w:val="006C6398"/>
    <w:rsid w:val="006C6DCC"/>
    <w:rsid w:val="006C6DD6"/>
    <w:rsid w:val="006C75A7"/>
    <w:rsid w:val="006C7603"/>
    <w:rsid w:val="006C76A1"/>
    <w:rsid w:val="006C78D9"/>
    <w:rsid w:val="006D0F89"/>
    <w:rsid w:val="006D1193"/>
    <w:rsid w:val="006D1BCA"/>
    <w:rsid w:val="006D1C20"/>
    <w:rsid w:val="006D1CE1"/>
    <w:rsid w:val="006D1D15"/>
    <w:rsid w:val="006D210A"/>
    <w:rsid w:val="006D246D"/>
    <w:rsid w:val="006D2866"/>
    <w:rsid w:val="006D2C1A"/>
    <w:rsid w:val="006D491C"/>
    <w:rsid w:val="006D578E"/>
    <w:rsid w:val="006D57FA"/>
    <w:rsid w:val="006D6824"/>
    <w:rsid w:val="006D69B1"/>
    <w:rsid w:val="006E1167"/>
    <w:rsid w:val="006E117E"/>
    <w:rsid w:val="006E11D6"/>
    <w:rsid w:val="006E1461"/>
    <w:rsid w:val="006E185F"/>
    <w:rsid w:val="006E18DC"/>
    <w:rsid w:val="006E1B27"/>
    <w:rsid w:val="006E1BB1"/>
    <w:rsid w:val="006E2199"/>
    <w:rsid w:val="006E2312"/>
    <w:rsid w:val="006E2A1D"/>
    <w:rsid w:val="006E2D99"/>
    <w:rsid w:val="006E2F47"/>
    <w:rsid w:val="006E305B"/>
    <w:rsid w:val="006E3371"/>
    <w:rsid w:val="006E3B4B"/>
    <w:rsid w:val="006E3C50"/>
    <w:rsid w:val="006E3C7F"/>
    <w:rsid w:val="006E462A"/>
    <w:rsid w:val="006E4632"/>
    <w:rsid w:val="006E4B29"/>
    <w:rsid w:val="006E4E04"/>
    <w:rsid w:val="006E50E5"/>
    <w:rsid w:val="006E5636"/>
    <w:rsid w:val="006E5FD7"/>
    <w:rsid w:val="006E68B9"/>
    <w:rsid w:val="006E6C1F"/>
    <w:rsid w:val="006E7134"/>
    <w:rsid w:val="006E7300"/>
    <w:rsid w:val="006E7997"/>
    <w:rsid w:val="006E7D4D"/>
    <w:rsid w:val="006F0112"/>
    <w:rsid w:val="006F01AD"/>
    <w:rsid w:val="006F1702"/>
    <w:rsid w:val="006F1D19"/>
    <w:rsid w:val="006F2105"/>
    <w:rsid w:val="006F22D5"/>
    <w:rsid w:val="006F2459"/>
    <w:rsid w:val="006F28A9"/>
    <w:rsid w:val="006F2FA9"/>
    <w:rsid w:val="006F30C3"/>
    <w:rsid w:val="006F3484"/>
    <w:rsid w:val="006F362A"/>
    <w:rsid w:val="006F39A2"/>
    <w:rsid w:val="006F3ACE"/>
    <w:rsid w:val="006F3E3C"/>
    <w:rsid w:val="006F45AC"/>
    <w:rsid w:val="006F4823"/>
    <w:rsid w:val="006F496F"/>
    <w:rsid w:val="006F4BF2"/>
    <w:rsid w:val="006F4FAD"/>
    <w:rsid w:val="006F528C"/>
    <w:rsid w:val="006F53EE"/>
    <w:rsid w:val="006F5493"/>
    <w:rsid w:val="006F580E"/>
    <w:rsid w:val="006F5BBF"/>
    <w:rsid w:val="006F5BF1"/>
    <w:rsid w:val="006F6407"/>
    <w:rsid w:val="006F6937"/>
    <w:rsid w:val="006F6997"/>
    <w:rsid w:val="006F6D26"/>
    <w:rsid w:val="006F7332"/>
    <w:rsid w:val="006F7D2E"/>
    <w:rsid w:val="007001E6"/>
    <w:rsid w:val="00700265"/>
    <w:rsid w:val="00700832"/>
    <w:rsid w:val="00700905"/>
    <w:rsid w:val="00700C34"/>
    <w:rsid w:val="00700E3F"/>
    <w:rsid w:val="00701057"/>
    <w:rsid w:val="00702D40"/>
    <w:rsid w:val="00703666"/>
    <w:rsid w:val="00703869"/>
    <w:rsid w:val="007039A8"/>
    <w:rsid w:val="007043FE"/>
    <w:rsid w:val="00704E64"/>
    <w:rsid w:val="007056B9"/>
    <w:rsid w:val="007060EA"/>
    <w:rsid w:val="007061A7"/>
    <w:rsid w:val="007061E7"/>
    <w:rsid w:val="00706C64"/>
    <w:rsid w:val="00707164"/>
    <w:rsid w:val="0070724E"/>
    <w:rsid w:val="007077E5"/>
    <w:rsid w:val="00710655"/>
    <w:rsid w:val="0071098B"/>
    <w:rsid w:val="00710F34"/>
    <w:rsid w:val="007116AB"/>
    <w:rsid w:val="00711997"/>
    <w:rsid w:val="0071248B"/>
    <w:rsid w:val="00712617"/>
    <w:rsid w:val="00712C80"/>
    <w:rsid w:val="0071311D"/>
    <w:rsid w:val="00713A65"/>
    <w:rsid w:val="00713EB0"/>
    <w:rsid w:val="00714148"/>
    <w:rsid w:val="00714463"/>
    <w:rsid w:val="00714A46"/>
    <w:rsid w:val="00714B11"/>
    <w:rsid w:val="00714B30"/>
    <w:rsid w:val="00714B9D"/>
    <w:rsid w:val="007154DC"/>
    <w:rsid w:val="00716891"/>
    <w:rsid w:val="00717798"/>
    <w:rsid w:val="00717A44"/>
    <w:rsid w:val="00717C7D"/>
    <w:rsid w:val="00717E9B"/>
    <w:rsid w:val="007200EB"/>
    <w:rsid w:val="0072037E"/>
    <w:rsid w:val="00720454"/>
    <w:rsid w:val="00720728"/>
    <w:rsid w:val="00720DB0"/>
    <w:rsid w:val="00721CD8"/>
    <w:rsid w:val="00721CEA"/>
    <w:rsid w:val="00721D20"/>
    <w:rsid w:val="00721D4B"/>
    <w:rsid w:val="0072229F"/>
    <w:rsid w:val="0072277D"/>
    <w:rsid w:val="00722EB0"/>
    <w:rsid w:val="0072302E"/>
    <w:rsid w:val="00723609"/>
    <w:rsid w:val="00723E9F"/>
    <w:rsid w:val="00724545"/>
    <w:rsid w:val="00724C79"/>
    <w:rsid w:val="00724DAA"/>
    <w:rsid w:val="00724ED6"/>
    <w:rsid w:val="00725376"/>
    <w:rsid w:val="0072568B"/>
    <w:rsid w:val="00725943"/>
    <w:rsid w:val="00725A58"/>
    <w:rsid w:val="00725CB9"/>
    <w:rsid w:val="0072625E"/>
    <w:rsid w:val="00726BB1"/>
    <w:rsid w:val="007272E2"/>
    <w:rsid w:val="00727AD6"/>
    <w:rsid w:val="00730021"/>
    <w:rsid w:val="00730929"/>
    <w:rsid w:val="00730E42"/>
    <w:rsid w:val="00731074"/>
    <w:rsid w:val="00732234"/>
    <w:rsid w:val="00733370"/>
    <w:rsid w:val="00733D4B"/>
    <w:rsid w:val="00734A8E"/>
    <w:rsid w:val="00735100"/>
    <w:rsid w:val="00735588"/>
    <w:rsid w:val="007355AD"/>
    <w:rsid w:val="00736009"/>
    <w:rsid w:val="007363B5"/>
    <w:rsid w:val="007363F6"/>
    <w:rsid w:val="007375E8"/>
    <w:rsid w:val="007402C7"/>
    <w:rsid w:val="0074190D"/>
    <w:rsid w:val="007419BC"/>
    <w:rsid w:val="00741A63"/>
    <w:rsid w:val="00741AAD"/>
    <w:rsid w:val="0074217C"/>
    <w:rsid w:val="007423E3"/>
    <w:rsid w:val="00743592"/>
    <w:rsid w:val="007436C9"/>
    <w:rsid w:val="0074391D"/>
    <w:rsid w:val="00743AE2"/>
    <w:rsid w:val="007448AD"/>
    <w:rsid w:val="00745CA2"/>
    <w:rsid w:val="00746548"/>
    <w:rsid w:val="00746BA7"/>
    <w:rsid w:val="00747662"/>
    <w:rsid w:val="007476C0"/>
    <w:rsid w:val="00747C1D"/>
    <w:rsid w:val="00750806"/>
    <w:rsid w:val="0075131D"/>
    <w:rsid w:val="007518D9"/>
    <w:rsid w:val="00753CF3"/>
    <w:rsid w:val="00753D38"/>
    <w:rsid w:val="007541AE"/>
    <w:rsid w:val="00754DCB"/>
    <w:rsid w:val="007557EC"/>
    <w:rsid w:val="00755B8F"/>
    <w:rsid w:val="007560D0"/>
    <w:rsid w:val="0075628B"/>
    <w:rsid w:val="007563E7"/>
    <w:rsid w:val="0075650D"/>
    <w:rsid w:val="00756594"/>
    <w:rsid w:val="00756800"/>
    <w:rsid w:val="00756A3C"/>
    <w:rsid w:val="007573D7"/>
    <w:rsid w:val="007576E7"/>
    <w:rsid w:val="00757711"/>
    <w:rsid w:val="0075772F"/>
    <w:rsid w:val="00757746"/>
    <w:rsid w:val="007577B1"/>
    <w:rsid w:val="00757E12"/>
    <w:rsid w:val="00757FC4"/>
    <w:rsid w:val="00760606"/>
    <w:rsid w:val="00760B44"/>
    <w:rsid w:val="00760E82"/>
    <w:rsid w:val="00760F0D"/>
    <w:rsid w:val="00761A52"/>
    <w:rsid w:val="00761AA7"/>
    <w:rsid w:val="00761C7A"/>
    <w:rsid w:val="00762487"/>
    <w:rsid w:val="00762CEA"/>
    <w:rsid w:val="007633ED"/>
    <w:rsid w:val="00763CFD"/>
    <w:rsid w:val="00764341"/>
    <w:rsid w:val="00764692"/>
    <w:rsid w:val="00764D7D"/>
    <w:rsid w:val="00765353"/>
    <w:rsid w:val="00765C1F"/>
    <w:rsid w:val="00765C6A"/>
    <w:rsid w:val="00766482"/>
    <w:rsid w:val="0076778F"/>
    <w:rsid w:val="0076779F"/>
    <w:rsid w:val="0076795A"/>
    <w:rsid w:val="00770441"/>
    <w:rsid w:val="00770493"/>
    <w:rsid w:val="0077080C"/>
    <w:rsid w:val="0077081F"/>
    <w:rsid w:val="00770850"/>
    <w:rsid w:val="00771FB5"/>
    <w:rsid w:val="007721A1"/>
    <w:rsid w:val="00772F74"/>
    <w:rsid w:val="00772FC6"/>
    <w:rsid w:val="007732B6"/>
    <w:rsid w:val="00773720"/>
    <w:rsid w:val="00773EE9"/>
    <w:rsid w:val="007743F7"/>
    <w:rsid w:val="00774C4D"/>
    <w:rsid w:val="007751EE"/>
    <w:rsid w:val="007759F9"/>
    <w:rsid w:val="00775D20"/>
    <w:rsid w:val="00777846"/>
    <w:rsid w:val="00777B7B"/>
    <w:rsid w:val="0078029C"/>
    <w:rsid w:val="00780BEC"/>
    <w:rsid w:val="007823E8"/>
    <w:rsid w:val="00782C20"/>
    <w:rsid w:val="00783649"/>
    <w:rsid w:val="007839B9"/>
    <w:rsid w:val="00783E21"/>
    <w:rsid w:val="00783E4D"/>
    <w:rsid w:val="007840BE"/>
    <w:rsid w:val="007841F9"/>
    <w:rsid w:val="00784B67"/>
    <w:rsid w:val="00785625"/>
    <w:rsid w:val="00785A5A"/>
    <w:rsid w:val="00785E4D"/>
    <w:rsid w:val="00785E88"/>
    <w:rsid w:val="00786671"/>
    <w:rsid w:val="00787967"/>
    <w:rsid w:val="0078797D"/>
    <w:rsid w:val="007879F9"/>
    <w:rsid w:val="00787CE8"/>
    <w:rsid w:val="007906A3"/>
    <w:rsid w:val="00790770"/>
    <w:rsid w:val="00791075"/>
    <w:rsid w:val="007917B5"/>
    <w:rsid w:val="00791FC6"/>
    <w:rsid w:val="00792A6A"/>
    <w:rsid w:val="00792F6F"/>
    <w:rsid w:val="007937D8"/>
    <w:rsid w:val="0079398D"/>
    <w:rsid w:val="00793A85"/>
    <w:rsid w:val="00793C19"/>
    <w:rsid w:val="00793CF5"/>
    <w:rsid w:val="00793EEA"/>
    <w:rsid w:val="0079430F"/>
    <w:rsid w:val="00794F95"/>
    <w:rsid w:val="0079550E"/>
    <w:rsid w:val="007956C2"/>
    <w:rsid w:val="0079570A"/>
    <w:rsid w:val="00795909"/>
    <w:rsid w:val="00795B42"/>
    <w:rsid w:val="00795D31"/>
    <w:rsid w:val="00795D4C"/>
    <w:rsid w:val="007968A1"/>
    <w:rsid w:val="007968AB"/>
    <w:rsid w:val="00796A61"/>
    <w:rsid w:val="00796C90"/>
    <w:rsid w:val="00796ED1"/>
    <w:rsid w:val="00796EF0"/>
    <w:rsid w:val="00796F80"/>
    <w:rsid w:val="00797B71"/>
    <w:rsid w:val="00797B93"/>
    <w:rsid w:val="00797D8D"/>
    <w:rsid w:val="007A031F"/>
    <w:rsid w:val="007A0ED5"/>
    <w:rsid w:val="007A0FC2"/>
    <w:rsid w:val="007A142A"/>
    <w:rsid w:val="007A1BA2"/>
    <w:rsid w:val="007A208E"/>
    <w:rsid w:val="007A24E2"/>
    <w:rsid w:val="007A2554"/>
    <w:rsid w:val="007A35CD"/>
    <w:rsid w:val="007A380F"/>
    <w:rsid w:val="007A39C8"/>
    <w:rsid w:val="007A407B"/>
    <w:rsid w:val="007A4887"/>
    <w:rsid w:val="007A4A89"/>
    <w:rsid w:val="007A4ABE"/>
    <w:rsid w:val="007A4D13"/>
    <w:rsid w:val="007A63F6"/>
    <w:rsid w:val="007A68A6"/>
    <w:rsid w:val="007A6AF7"/>
    <w:rsid w:val="007A72F0"/>
    <w:rsid w:val="007A7341"/>
    <w:rsid w:val="007A779A"/>
    <w:rsid w:val="007A7C40"/>
    <w:rsid w:val="007A7E5D"/>
    <w:rsid w:val="007B126F"/>
    <w:rsid w:val="007B1927"/>
    <w:rsid w:val="007B1A15"/>
    <w:rsid w:val="007B1E69"/>
    <w:rsid w:val="007B2360"/>
    <w:rsid w:val="007B2871"/>
    <w:rsid w:val="007B2B55"/>
    <w:rsid w:val="007B2C39"/>
    <w:rsid w:val="007B38E7"/>
    <w:rsid w:val="007B4232"/>
    <w:rsid w:val="007B448A"/>
    <w:rsid w:val="007B4C4C"/>
    <w:rsid w:val="007B4EB2"/>
    <w:rsid w:val="007B5089"/>
    <w:rsid w:val="007B5449"/>
    <w:rsid w:val="007B5E54"/>
    <w:rsid w:val="007B5FE2"/>
    <w:rsid w:val="007B5FFB"/>
    <w:rsid w:val="007B6012"/>
    <w:rsid w:val="007B607A"/>
    <w:rsid w:val="007B626E"/>
    <w:rsid w:val="007B6662"/>
    <w:rsid w:val="007B7005"/>
    <w:rsid w:val="007B74E3"/>
    <w:rsid w:val="007B7F6E"/>
    <w:rsid w:val="007C0AE3"/>
    <w:rsid w:val="007C0B82"/>
    <w:rsid w:val="007C12F5"/>
    <w:rsid w:val="007C1596"/>
    <w:rsid w:val="007C1710"/>
    <w:rsid w:val="007C236C"/>
    <w:rsid w:val="007C2464"/>
    <w:rsid w:val="007C24F3"/>
    <w:rsid w:val="007C2613"/>
    <w:rsid w:val="007C29ED"/>
    <w:rsid w:val="007C2C12"/>
    <w:rsid w:val="007C2E49"/>
    <w:rsid w:val="007C2ED5"/>
    <w:rsid w:val="007C4ADB"/>
    <w:rsid w:val="007C4BBE"/>
    <w:rsid w:val="007C540C"/>
    <w:rsid w:val="007C58E6"/>
    <w:rsid w:val="007C5C55"/>
    <w:rsid w:val="007C5F31"/>
    <w:rsid w:val="007C656E"/>
    <w:rsid w:val="007C65AB"/>
    <w:rsid w:val="007C6968"/>
    <w:rsid w:val="007C6A43"/>
    <w:rsid w:val="007C6A6D"/>
    <w:rsid w:val="007C6C17"/>
    <w:rsid w:val="007C6C1E"/>
    <w:rsid w:val="007C7D93"/>
    <w:rsid w:val="007D0D7A"/>
    <w:rsid w:val="007D16F0"/>
    <w:rsid w:val="007D1745"/>
    <w:rsid w:val="007D18B7"/>
    <w:rsid w:val="007D1A30"/>
    <w:rsid w:val="007D2CB3"/>
    <w:rsid w:val="007D2FFF"/>
    <w:rsid w:val="007D3312"/>
    <w:rsid w:val="007D3813"/>
    <w:rsid w:val="007D3A5B"/>
    <w:rsid w:val="007D3E40"/>
    <w:rsid w:val="007D4C32"/>
    <w:rsid w:val="007D4F5C"/>
    <w:rsid w:val="007D5166"/>
    <w:rsid w:val="007D5201"/>
    <w:rsid w:val="007D5E91"/>
    <w:rsid w:val="007D5F4D"/>
    <w:rsid w:val="007D60EB"/>
    <w:rsid w:val="007D61E6"/>
    <w:rsid w:val="007D6261"/>
    <w:rsid w:val="007D6565"/>
    <w:rsid w:val="007D6566"/>
    <w:rsid w:val="007D6D82"/>
    <w:rsid w:val="007D756E"/>
    <w:rsid w:val="007D7667"/>
    <w:rsid w:val="007D7855"/>
    <w:rsid w:val="007D7B07"/>
    <w:rsid w:val="007D7CED"/>
    <w:rsid w:val="007E0477"/>
    <w:rsid w:val="007E0BF1"/>
    <w:rsid w:val="007E190A"/>
    <w:rsid w:val="007E1AC0"/>
    <w:rsid w:val="007E1ACE"/>
    <w:rsid w:val="007E1C8B"/>
    <w:rsid w:val="007E1EEE"/>
    <w:rsid w:val="007E224F"/>
    <w:rsid w:val="007E2FD8"/>
    <w:rsid w:val="007E3258"/>
    <w:rsid w:val="007E3337"/>
    <w:rsid w:val="007E456E"/>
    <w:rsid w:val="007E464A"/>
    <w:rsid w:val="007E4A44"/>
    <w:rsid w:val="007E4A95"/>
    <w:rsid w:val="007E4F5B"/>
    <w:rsid w:val="007E5218"/>
    <w:rsid w:val="007E5637"/>
    <w:rsid w:val="007E5671"/>
    <w:rsid w:val="007E5B64"/>
    <w:rsid w:val="007E5E1B"/>
    <w:rsid w:val="007E62C3"/>
    <w:rsid w:val="007E6545"/>
    <w:rsid w:val="007E6642"/>
    <w:rsid w:val="007E6866"/>
    <w:rsid w:val="007E6B26"/>
    <w:rsid w:val="007E7875"/>
    <w:rsid w:val="007E7A58"/>
    <w:rsid w:val="007E7BD0"/>
    <w:rsid w:val="007E7CA9"/>
    <w:rsid w:val="007E7E8E"/>
    <w:rsid w:val="007F13CB"/>
    <w:rsid w:val="007F165D"/>
    <w:rsid w:val="007F1689"/>
    <w:rsid w:val="007F1EEA"/>
    <w:rsid w:val="007F20F5"/>
    <w:rsid w:val="007F24C0"/>
    <w:rsid w:val="007F25B5"/>
    <w:rsid w:val="007F2B0C"/>
    <w:rsid w:val="007F2EEC"/>
    <w:rsid w:val="007F332D"/>
    <w:rsid w:val="007F36AA"/>
    <w:rsid w:val="007F3BB5"/>
    <w:rsid w:val="007F3EB6"/>
    <w:rsid w:val="007F3FBF"/>
    <w:rsid w:val="007F40E3"/>
    <w:rsid w:val="007F5503"/>
    <w:rsid w:val="007F5705"/>
    <w:rsid w:val="007F623A"/>
    <w:rsid w:val="007F65B1"/>
    <w:rsid w:val="007F68C2"/>
    <w:rsid w:val="007F72F2"/>
    <w:rsid w:val="007F7B93"/>
    <w:rsid w:val="007F7DD2"/>
    <w:rsid w:val="0080020A"/>
    <w:rsid w:val="008003E8"/>
    <w:rsid w:val="008006D9"/>
    <w:rsid w:val="00801302"/>
    <w:rsid w:val="008013D2"/>
    <w:rsid w:val="00801812"/>
    <w:rsid w:val="00802436"/>
    <w:rsid w:val="008024AE"/>
    <w:rsid w:val="00802DE4"/>
    <w:rsid w:val="008032A0"/>
    <w:rsid w:val="008033E4"/>
    <w:rsid w:val="008046E0"/>
    <w:rsid w:val="008048A5"/>
    <w:rsid w:val="00804BA0"/>
    <w:rsid w:val="00804BCA"/>
    <w:rsid w:val="00804BF0"/>
    <w:rsid w:val="00804C86"/>
    <w:rsid w:val="0080598F"/>
    <w:rsid w:val="00805D8D"/>
    <w:rsid w:val="008067C7"/>
    <w:rsid w:val="008068A6"/>
    <w:rsid w:val="00807030"/>
    <w:rsid w:val="008071C0"/>
    <w:rsid w:val="0080794B"/>
    <w:rsid w:val="0081060E"/>
    <w:rsid w:val="0081076B"/>
    <w:rsid w:val="00810ABE"/>
    <w:rsid w:val="00810F1D"/>
    <w:rsid w:val="0081126B"/>
    <w:rsid w:val="00811C0B"/>
    <w:rsid w:val="008137D7"/>
    <w:rsid w:val="00814BE5"/>
    <w:rsid w:val="008154B9"/>
    <w:rsid w:val="00815B38"/>
    <w:rsid w:val="0081657F"/>
    <w:rsid w:val="0081670A"/>
    <w:rsid w:val="00816951"/>
    <w:rsid w:val="00816AA0"/>
    <w:rsid w:val="00816ABA"/>
    <w:rsid w:val="00817038"/>
    <w:rsid w:val="0081723E"/>
    <w:rsid w:val="008172B9"/>
    <w:rsid w:val="008201D9"/>
    <w:rsid w:val="0082048B"/>
    <w:rsid w:val="00820EB0"/>
    <w:rsid w:val="00821D8D"/>
    <w:rsid w:val="008222F3"/>
    <w:rsid w:val="00822352"/>
    <w:rsid w:val="00822F6E"/>
    <w:rsid w:val="00823763"/>
    <w:rsid w:val="00823B48"/>
    <w:rsid w:val="00824300"/>
    <w:rsid w:val="00824651"/>
    <w:rsid w:val="0082480E"/>
    <w:rsid w:val="00824812"/>
    <w:rsid w:val="00824D0C"/>
    <w:rsid w:val="00824D38"/>
    <w:rsid w:val="008255D9"/>
    <w:rsid w:val="00826534"/>
    <w:rsid w:val="008268E4"/>
    <w:rsid w:val="00827049"/>
    <w:rsid w:val="008273C5"/>
    <w:rsid w:val="00827F4B"/>
    <w:rsid w:val="008304C3"/>
    <w:rsid w:val="00830B79"/>
    <w:rsid w:val="00830CBF"/>
    <w:rsid w:val="0083106A"/>
    <w:rsid w:val="008311AF"/>
    <w:rsid w:val="00831874"/>
    <w:rsid w:val="00831B7E"/>
    <w:rsid w:val="00831B8D"/>
    <w:rsid w:val="00831D83"/>
    <w:rsid w:val="00831FCC"/>
    <w:rsid w:val="0083221D"/>
    <w:rsid w:val="0083414A"/>
    <w:rsid w:val="008342C2"/>
    <w:rsid w:val="0083472C"/>
    <w:rsid w:val="008350E2"/>
    <w:rsid w:val="008351DA"/>
    <w:rsid w:val="008358FE"/>
    <w:rsid w:val="008364BB"/>
    <w:rsid w:val="0083653F"/>
    <w:rsid w:val="00836C12"/>
    <w:rsid w:val="00840623"/>
    <w:rsid w:val="00840B27"/>
    <w:rsid w:val="00841729"/>
    <w:rsid w:val="00841EAD"/>
    <w:rsid w:val="008431D4"/>
    <w:rsid w:val="00843646"/>
    <w:rsid w:val="008436FA"/>
    <w:rsid w:val="00843F8C"/>
    <w:rsid w:val="00844CA4"/>
    <w:rsid w:val="00845128"/>
    <w:rsid w:val="00845278"/>
    <w:rsid w:val="00845A04"/>
    <w:rsid w:val="0084609B"/>
    <w:rsid w:val="008462EC"/>
    <w:rsid w:val="00847324"/>
    <w:rsid w:val="0084759B"/>
    <w:rsid w:val="00847852"/>
    <w:rsid w:val="008479BD"/>
    <w:rsid w:val="008504FF"/>
    <w:rsid w:val="0085088C"/>
    <w:rsid w:val="0085109D"/>
    <w:rsid w:val="00851259"/>
    <w:rsid w:val="0085190D"/>
    <w:rsid w:val="00851C34"/>
    <w:rsid w:val="00851ED2"/>
    <w:rsid w:val="00851F1F"/>
    <w:rsid w:val="00851F9C"/>
    <w:rsid w:val="00852EEB"/>
    <w:rsid w:val="00852F7A"/>
    <w:rsid w:val="0085317D"/>
    <w:rsid w:val="00853762"/>
    <w:rsid w:val="008542FC"/>
    <w:rsid w:val="00854A87"/>
    <w:rsid w:val="00854AAD"/>
    <w:rsid w:val="008550EF"/>
    <w:rsid w:val="00855DFD"/>
    <w:rsid w:val="0085634D"/>
    <w:rsid w:val="00856492"/>
    <w:rsid w:val="0085661A"/>
    <w:rsid w:val="00856D1C"/>
    <w:rsid w:val="00856DE6"/>
    <w:rsid w:val="0085734A"/>
    <w:rsid w:val="00857B5F"/>
    <w:rsid w:val="00857CF8"/>
    <w:rsid w:val="00857FD8"/>
    <w:rsid w:val="0086187B"/>
    <w:rsid w:val="00861EB1"/>
    <w:rsid w:val="00861F71"/>
    <w:rsid w:val="008622E3"/>
    <w:rsid w:val="008622E6"/>
    <w:rsid w:val="00862C4C"/>
    <w:rsid w:val="0086301F"/>
    <w:rsid w:val="008631B6"/>
    <w:rsid w:val="008632E1"/>
    <w:rsid w:val="0086336B"/>
    <w:rsid w:val="00863ED4"/>
    <w:rsid w:val="008640A0"/>
    <w:rsid w:val="00864E5F"/>
    <w:rsid w:val="00865064"/>
    <w:rsid w:val="00866825"/>
    <w:rsid w:val="00867090"/>
    <w:rsid w:val="008673B2"/>
    <w:rsid w:val="00867785"/>
    <w:rsid w:val="00867C0A"/>
    <w:rsid w:val="0087077E"/>
    <w:rsid w:val="00871390"/>
    <w:rsid w:val="00872A5D"/>
    <w:rsid w:val="0087309B"/>
    <w:rsid w:val="0087328B"/>
    <w:rsid w:val="00874C33"/>
    <w:rsid w:val="00874D5B"/>
    <w:rsid w:val="00874DC2"/>
    <w:rsid w:val="00874F98"/>
    <w:rsid w:val="008752EA"/>
    <w:rsid w:val="00875B9E"/>
    <w:rsid w:val="00875D1D"/>
    <w:rsid w:val="00876420"/>
    <w:rsid w:val="0087688E"/>
    <w:rsid w:val="00876942"/>
    <w:rsid w:val="008769E6"/>
    <w:rsid w:val="00877312"/>
    <w:rsid w:val="0087753E"/>
    <w:rsid w:val="00877582"/>
    <w:rsid w:val="00877698"/>
    <w:rsid w:val="00877E6C"/>
    <w:rsid w:val="00880401"/>
    <w:rsid w:val="0088055D"/>
    <w:rsid w:val="008805BB"/>
    <w:rsid w:val="00880682"/>
    <w:rsid w:val="008806C1"/>
    <w:rsid w:val="008809DE"/>
    <w:rsid w:val="00880B10"/>
    <w:rsid w:val="008813F8"/>
    <w:rsid w:val="00881768"/>
    <w:rsid w:val="00881B54"/>
    <w:rsid w:val="00882088"/>
    <w:rsid w:val="00883095"/>
    <w:rsid w:val="008832DF"/>
    <w:rsid w:val="00883DCC"/>
    <w:rsid w:val="00884699"/>
    <w:rsid w:val="008851BB"/>
    <w:rsid w:val="008857C2"/>
    <w:rsid w:val="0088654B"/>
    <w:rsid w:val="00886712"/>
    <w:rsid w:val="00886C9A"/>
    <w:rsid w:val="00887AD1"/>
    <w:rsid w:val="00890061"/>
    <w:rsid w:val="00890169"/>
    <w:rsid w:val="00890651"/>
    <w:rsid w:val="00890E55"/>
    <w:rsid w:val="008911BC"/>
    <w:rsid w:val="00891695"/>
    <w:rsid w:val="00892528"/>
    <w:rsid w:val="0089292E"/>
    <w:rsid w:val="00892B27"/>
    <w:rsid w:val="00892FCB"/>
    <w:rsid w:val="008932AA"/>
    <w:rsid w:val="00893492"/>
    <w:rsid w:val="00893CA8"/>
    <w:rsid w:val="00894312"/>
    <w:rsid w:val="00894499"/>
    <w:rsid w:val="008946F3"/>
    <w:rsid w:val="00894FB1"/>
    <w:rsid w:val="0089534F"/>
    <w:rsid w:val="00895A24"/>
    <w:rsid w:val="00895B09"/>
    <w:rsid w:val="00895E76"/>
    <w:rsid w:val="00896DEF"/>
    <w:rsid w:val="008972B2"/>
    <w:rsid w:val="0089736C"/>
    <w:rsid w:val="008974ED"/>
    <w:rsid w:val="008975F0"/>
    <w:rsid w:val="0089788A"/>
    <w:rsid w:val="008A0902"/>
    <w:rsid w:val="008A256E"/>
    <w:rsid w:val="008A2D28"/>
    <w:rsid w:val="008A3680"/>
    <w:rsid w:val="008A3C11"/>
    <w:rsid w:val="008A41FF"/>
    <w:rsid w:val="008A4540"/>
    <w:rsid w:val="008A4674"/>
    <w:rsid w:val="008A4ED0"/>
    <w:rsid w:val="008A5430"/>
    <w:rsid w:val="008A5D80"/>
    <w:rsid w:val="008A5E7E"/>
    <w:rsid w:val="008A5F8C"/>
    <w:rsid w:val="008A68A7"/>
    <w:rsid w:val="008A6A6D"/>
    <w:rsid w:val="008A6ACF"/>
    <w:rsid w:val="008A6CBD"/>
    <w:rsid w:val="008A77E4"/>
    <w:rsid w:val="008A7DCC"/>
    <w:rsid w:val="008A7ED9"/>
    <w:rsid w:val="008B019D"/>
    <w:rsid w:val="008B04C3"/>
    <w:rsid w:val="008B0A73"/>
    <w:rsid w:val="008B11F6"/>
    <w:rsid w:val="008B1534"/>
    <w:rsid w:val="008B1785"/>
    <w:rsid w:val="008B206E"/>
    <w:rsid w:val="008B240F"/>
    <w:rsid w:val="008B25F6"/>
    <w:rsid w:val="008B2FC4"/>
    <w:rsid w:val="008B3403"/>
    <w:rsid w:val="008B35EA"/>
    <w:rsid w:val="008B3D88"/>
    <w:rsid w:val="008B3F18"/>
    <w:rsid w:val="008B41A9"/>
    <w:rsid w:val="008B443C"/>
    <w:rsid w:val="008B4903"/>
    <w:rsid w:val="008B5BC2"/>
    <w:rsid w:val="008B5C83"/>
    <w:rsid w:val="008B68AC"/>
    <w:rsid w:val="008B71B6"/>
    <w:rsid w:val="008B7458"/>
    <w:rsid w:val="008B7A00"/>
    <w:rsid w:val="008B7DF2"/>
    <w:rsid w:val="008B7F23"/>
    <w:rsid w:val="008C0045"/>
    <w:rsid w:val="008C0138"/>
    <w:rsid w:val="008C0337"/>
    <w:rsid w:val="008C03A5"/>
    <w:rsid w:val="008C0D81"/>
    <w:rsid w:val="008C21BC"/>
    <w:rsid w:val="008C27C4"/>
    <w:rsid w:val="008C286A"/>
    <w:rsid w:val="008C298F"/>
    <w:rsid w:val="008C32D5"/>
    <w:rsid w:val="008C43BA"/>
    <w:rsid w:val="008C445B"/>
    <w:rsid w:val="008C4FB2"/>
    <w:rsid w:val="008C51A6"/>
    <w:rsid w:val="008C5382"/>
    <w:rsid w:val="008C55F2"/>
    <w:rsid w:val="008C5CC0"/>
    <w:rsid w:val="008C5E7E"/>
    <w:rsid w:val="008C5FEC"/>
    <w:rsid w:val="008C74E9"/>
    <w:rsid w:val="008C7A86"/>
    <w:rsid w:val="008C7A99"/>
    <w:rsid w:val="008C7D90"/>
    <w:rsid w:val="008D0016"/>
    <w:rsid w:val="008D0194"/>
    <w:rsid w:val="008D0B18"/>
    <w:rsid w:val="008D1312"/>
    <w:rsid w:val="008D1950"/>
    <w:rsid w:val="008D1A30"/>
    <w:rsid w:val="008D1C28"/>
    <w:rsid w:val="008D1F94"/>
    <w:rsid w:val="008D21DD"/>
    <w:rsid w:val="008D21EB"/>
    <w:rsid w:val="008D2387"/>
    <w:rsid w:val="008D239F"/>
    <w:rsid w:val="008D24B4"/>
    <w:rsid w:val="008D2BEE"/>
    <w:rsid w:val="008D2C2B"/>
    <w:rsid w:val="008D3092"/>
    <w:rsid w:val="008D332E"/>
    <w:rsid w:val="008D34AF"/>
    <w:rsid w:val="008D36BE"/>
    <w:rsid w:val="008D36D1"/>
    <w:rsid w:val="008D41FD"/>
    <w:rsid w:val="008D4748"/>
    <w:rsid w:val="008D494B"/>
    <w:rsid w:val="008D4BC0"/>
    <w:rsid w:val="008D59B5"/>
    <w:rsid w:val="008D6869"/>
    <w:rsid w:val="008D6E29"/>
    <w:rsid w:val="008D7AE7"/>
    <w:rsid w:val="008E0052"/>
    <w:rsid w:val="008E02B8"/>
    <w:rsid w:val="008E0585"/>
    <w:rsid w:val="008E07D7"/>
    <w:rsid w:val="008E11C4"/>
    <w:rsid w:val="008E1CD6"/>
    <w:rsid w:val="008E1F0B"/>
    <w:rsid w:val="008E1F85"/>
    <w:rsid w:val="008E254E"/>
    <w:rsid w:val="008E335F"/>
    <w:rsid w:val="008E38E6"/>
    <w:rsid w:val="008E3FD4"/>
    <w:rsid w:val="008E42EF"/>
    <w:rsid w:val="008E4309"/>
    <w:rsid w:val="008E49A2"/>
    <w:rsid w:val="008E5237"/>
    <w:rsid w:val="008E562D"/>
    <w:rsid w:val="008E5D31"/>
    <w:rsid w:val="008E606D"/>
    <w:rsid w:val="008E60CD"/>
    <w:rsid w:val="008E68A7"/>
    <w:rsid w:val="008E6CD8"/>
    <w:rsid w:val="008E6DD8"/>
    <w:rsid w:val="008E7692"/>
    <w:rsid w:val="008E76EF"/>
    <w:rsid w:val="008E7CD5"/>
    <w:rsid w:val="008E7E15"/>
    <w:rsid w:val="008E7F7E"/>
    <w:rsid w:val="008F0097"/>
    <w:rsid w:val="008F02B3"/>
    <w:rsid w:val="008F05D8"/>
    <w:rsid w:val="008F0CA9"/>
    <w:rsid w:val="008F0D92"/>
    <w:rsid w:val="008F0F74"/>
    <w:rsid w:val="008F2078"/>
    <w:rsid w:val="008F20F8"/>
    <w:rsid w:val="008F26BA"/>
    <w:rsid w:val="008F319A"/>
    <w:rsid w:val="008F3524"/>
    <w:rsid w:val="008F35F5"/>
    <w:rsid w:val="008F39CA"/>
    <w:rsid w:val="008F3CF9"/>
    <w:rsid w:val="008F4D68"/>
    <w:rsid w:val="008F4EAD"/>
    <w:rsid w:val="008F55F1"/>
    <w:rsid w:val="008F58A5"/>
    <w:rsid w:val="008F59B2"/>
    <w:rsid w:val="008F5CA9"/>
    <w:rsid w:val="008F5E69"/>
    <w:rsid w:val="008F651D"/>
    <w:rsid w:val="008F6B19"/>
    <w:rsid w:val="008F703A"/>
    <w:rsid w:val="008F7DB9"/>
    <w:rsid w:val="009005EB"/>
    <w:rsid w:val="00900A42"/>
    <w:rsid w:val="00900A6D"/>
    <w:rsid w:val="00900B25"/>
    <w:rsid w:val="00900BB0"/>
    <w:rsid w:val="0090119E"/>
    <w:rsid w:val="009012DF"/>
    <w:rsid w:val="00901755"/>
    <w:rsid w:val="00902132"/>
    <w:rsid w:val="009024B1"/>
    <w:rsid w:val="009025D8"/>
    <w:rsid w:val="009033EE"/>
    <w:rsid w:val="009036C7"/>
    <w:rsid w:val="00903861"/>
    <w:rsid w:val="00903E10"/>
    <w:rsid w:val="009042D2"/>
    <w:rsid w:val="009046CA"/>
    <w:rsid w:val="0090497C"/>
    <w:rsid w:val="0090503D"/>
    <w:rsid w:val="00905532"/>
    <w:rsid w:val="00905868"/>
    <w:rsid w:val="00905C80"/>
    <w:rsid w:val="00905F01"/>
    <w:rsid w:val="0090765C"/>
    <w:rsid w:val="009079DC"/>
    <w:rsid w:val="00907DD6"/>
    <w:rsid w:val="00907FBD"/>
    <w:rsid w:val="00910740"/>
    <w:rsid w:val="009109D7"/>
    <w:rsid w:val="00910B96"/>
    <w:rsid w:val="00911F94"/>
    <w:rsid w:val="00912043"/>
    <w:rsid w:val="00912051"/>
    <w:rsid w:val="009121F1"/>
    <w:rsid w:val="00912230"/>
    <w:rsid w:val="009128F1"/>
    <w:rsid w:val="00912DCA"/>
    <w:rsid w:val="00913549"/>
    <w:rsid w:val="009138BA"/>
    <w:rsid w:val="00913A0E"/>
    <w:rsid w:val="00914C3F"/>
    <w:rsid w:val="0091522E"/>
    <w:rsid w:val="00916EDE"/>
    <w:rsid w:val="00917017"/>
    <w:rsid w:val="00917131"/>
    <w:rsid w:val="009174A4"/>
    <w:rsid w:val="00917C86"/>
    <w:rsid w:val="0092024C"/>
    <w:rsid w:val="009204AD"/>
    <w:rsid w:val="00921140"/>
    <w:rsid w:val="00921160"/>
    <w:rsid w:val="009216D6"/>
    <w:rsid w:val="00921754"/>
    <w:rsid w:val="009219A6"/>
    <w:rsid w:val="009219CC"/>
    <w:rsid w:val="00921CC3"/>
    <w:rsid w:val="00922760"/>
    <w:rsid w:val="00922CE5"/>
    <w:rsid w:val="00922DD4"/>
    <w:rsid w:val="00922E64"/>
    <w:rsid w:val="00922EA3"/>
    <w:rsid w:val="00923B67"/>
    <w:rsid w:val="00923F89"/>
    <w:rsid w:val="009241E0"/>
    <w:rsid w:val="00924ACA"/>
    <w:rsid w:val="00924D8D"/>
    <w:rsid w:val="0092500F"/>
    <w:rsid w:val="00925DF6"/>
    <w:rsid w:val="009265C1"/>
    <w:rsid w:val="00926622"/>
    <w:rsid w:val="00926634"/>
    <w:rsid w:val="00926763"/>
    <w:rsid w:val="00926C11"/>
    <w:rsid w:val="00926C7D"/>
    <w:rsid w:val="00926FA6"/>
    <w:rsid w:val="0092788F"/>
    <w:rsid w:val="00930166"/>
    <w:rsid w:val="0093078C"/>
    <w:rsid w:val="00930816"/>
    <w:rsid w:val="00930872"/>
    <w:rsid w:val="009311E6"/>
    <w:rsid w:val="009312DA"/>
    <w:rsid w:val="00931F0B"/>
    <w:rsid w:val="00932133"/>
    <w:rsid w:val="00932632"/>
    <w:rsid w:val="009332F2"/>
    <w:rsid w:val="00933562"/>
    <w:rsid w:val="009336A4"/>
    <w:rsid w:val="0093386D"/>
    <w:rsid w:val="009338F9"/>
    <w:rsid w:val="00934144"/>
    <w:rsid w:val="00934676"/>
    <w:rsid w:val="00934F58"/>
    <w:rsid w:val="009359CB"/>
    <w:rsid w:val="00935ABA"/>
    <w:rsid w:val="00936642"/>
    <w:rsid w:val="0093684B"/>
    <w:rsid w:val="009370C4"/>
    <w:rsid w:val="0093729D"/>
    <w:rsid w:val="00937387"/>
    <w:rsid w:val="00937553"/>
    <w:rsid w:val="00937869"/>
    <w:rsid w:val="00937D4E"/>
    <w:rsid w:val="00940DE2"/>
    <w:rsid w:val="00940E54"/>
    <w:rsid w:val="0094104E"/>
    <w:rsid w:val="00941712"/>
    <w:rsid w:val="00941B02"/>
    <w:rsid w:val="0094222B"/>
    <w:rsid w:val="00942519"/>
    <w:rsid w:val="00942ECF"/>
    <w:rsid w:val="00943846"/>
    <w:rsid w:val="009439C5"/>
    <w:rsid w:val="00943E7D"/>
    <w:rsid w:val="009440A6"/>
    <w:rsid w:val="00944E0C"/>
    <w:rsid w:val="00945092"/>
    <w:rsid w:val="009450A6"/>
    <w:rsid w:val="00945830"/>
    <w:rsid w:val="00945EE1"/>
    <w:rsid w:val="00946207"/>
    <w:rsid w:val="0094622F"/>
    <w:rsid w:val="00946886"/>
    <w:rsid w:val="00946BC5"/>
    <w:rsid w:val="0094753C"/>
    <w:rsid w:val="009475E9"/>
    <w:rsid w:val="00947AE7"/>
    <w:rsid w:val="00947B30"/>
    <w:rsid w:val="00947F4C"/>
    <w:rsid w:val="009500E6"/>
    <w:rsid w:val="009502FD"/>
    <w:rsid w:val="00950A3A"/>
    <w:rsid w:val="00950D85"/>
    <w:rsid w:val="00951572"/>
    <w:rsid w:val="00951B63"/>
    <w:rsid w:val="00951C51"/>
    <w:rsid w:val="009520AB"/>
    <w:rsid w:val="0095210E"/>
    <w:rsid w:val="009524E2"/>
    <w:rsid w:val="00952FBD"/>
    <w:rsid w:val="00953BD4"/>
    <w:rsid w:val="009546A1"/>
    <w:rsid w:val="009546F7"/>
    <w:rsid w:val="00955708"/>
    <w:rsid w:val="00955E06"/>
    <w:rsid w:val="0095695A"/>
    <w:rsid w:val="00956F0E"/>
    <w:rsid w:val="009570A1"/>
    <w:rsid w:val="00957BEA"/>
    <w:rsid w:val="00957CE4"/>
    <w:rsid w:val="00957DAA"/>
    <w:rsid w:val="00957F83"/>
    <w:rsid w:val="00957FA6"/>
    <w:rsid w:val="0096051B"/>
    <w:rsid w:val="009618D6"/>
    <w:rsid w:val="00962348"/>
    <w:rsid w:val="0096323B"/>
    <w:rsid w:val="00963A47"/>
    <w:rsid w:val="00964548"/>
    <w:rsid w:val="00966333"/>
    <w:rsid w:val="0096669E"/>
    <w:rsid w:val="00966760"/>
    <w:rsid w:val="0096694A"/>
    <w:rsid w:val="00966B0D"/>
    <w:rsid w:val="0096789F"/>
    <w:rsid w:val="00967D1F"/>
    <w:rsid w:val="00970331"/>
    <w:rsid w:val="00970993"/>
    <w:rsid w:val="009715B4"/>
    <w:rsid w:val="009718ED"/>
    <w:rsid w:val="00971BE3"/>
    <w:rsid w:val="00972356"/>
    <w:rsid w:val="0097236C"/>
    <w:rsid w:val="00972511"/>
    <w:rsid w:val="00972D92"/>
    <w:rsid w:val="00972E83"/>
    <w:rsid w:val="00972F22"/>
    <w:rsid w:val="0097372A"/>
    <w:rsid w:val="00973994"/>
    <w:rsid w:val="00973DAD"/>
    <w:rsid w:val="009742DF"/>
    <w:rsid w:val="0097431B"/>
    <w:rsid w:val="00975030"/>
    <w:rsid w:val="0097546E"/>
    <w:rsid w:val="00975A0A"/>
    <w:rsid w:val="00975FC9"/>
    <w:rsid w:val="009767C6"/>
    <w:rsid w:val="00976956"/>
    <w:rsid w:val="009771D6"/>
    <w:rsid w:val="009777EA"/>
    <w:rsid w:val="00977981"/>
    <w:rsid w:val="0098040C"/>
    <w:rsid w:val="0098041D"/>
    <w:rsid w:val="0098129D"/>
    <w:rsid w:val="00981326"/>
    <w:rsid w:val="0098152F"/>
    <w:rsid w:val="00981C82"/>
    <w:rsid w:val="00981CDB"/>
    <w:rsid w:val="00981DC9"/>
    <w:rsid w:val="0098219C"/>
    <w:rsid w:val="00982260"/>
    <w:rsid w:val="0098257D"/>
    <w:rsid w:val="00982C8C"/>
    <w:rsid w:val="00982D23"/>
    <w:rsid w:val="009830F7"/>
    <w:rsid w:val="00983682"/>
    <w:rsid w:val="0098498B"/>
    <w:rsid w:val="00984E67"/>
    <w:rsid w:val="00985378"/>
    <w:rsid w:val="00985CA0"/>
    <w:rsid w:val="009864EE"/>
    <w:rsid w:val="009865C6"/>
    <w:rsid w:val="00987268"/>
    <w:rsid w:val="009874A6"/>
    <w:rsid w:val="00990F78"/>
    <w:rsid w:val="00991212"/>
    <w:rsid w:val="0099121B"/>
    <w:rsid w:val="0099127F"/>
    <w:rsid w:val="00991D75"/>
    <w:rsid w:val="009921F9"/>
    <w:rsid w:val="0099221A"/>
    <w:rsid w:val="00992451"/>
    <w:rsid w:val="0099289E"/>
    <w:rsid w:val="00992D14"/>
    <w:rsid w:val="009932B9"/>
    <w:rsid w:val="009938E4"/>
    <w:rsid w:val="00993979"/>
    <w:rsid w:val="0099503C"/>
    <w:rsid w:val="009953D6"/>
    <w:rsid w:val="009953F3"/>
    <w:rsid w:val="00995EE1"/>
    <w:rsid w:val="00996B17"/>
    <w:rsid w:val="00996CD8"/>
    <w:rsid w:val="009978E6"/>
    <w:rsid w:val="00997A82"/>
    <w:rsid w:val="009A0104"/>
    <w:rsid w:val="009A01F4"/>
    <w:rsid w:val="009A047E"/>
    <w:rsid w:val="009A0663"/>
    <w:rsid w:val="009A1CA9"/>
    <w:rsid w:val="009A269A"/>
    <w:rsid w:val="009A270C"/>
    <w:rsid w:val="009A3E7F"/>
    <w:rsid w:val="009A3EEB"/>
    <w:rsid w:val="009A428F"/>
    <w:rsid w:val="009A4ADA"/>
    <w:rsid w:val="009A4ADC"/>
    <w:rsid w:val="009A5103"/>
    <w:rsid w:val="009A53B4"/>
    <w:rsid w:val="009A5878"/>
    <w:rsid w:val="009A58D1"/>
    <w:rsid w:val="009A7BB0"/>
    <w:rsid w:val="009A7BD7"/>
    <w:rsid w:val="009A7CAC"/>
    <w:rsid w:val="009B006D"/>
    <w:rsid w:val="009B01DF"/>
    <w:rsid w:val="009B0C1D"/>
    <w:rsid w:val="009B0D7A"/>
    <w:rsid w:val="009B116C"/>
    <w:rsid w:val="009B18F8"/>
    <w:rsid w:val="009B1D43"/>
    <w:rsid w:val="009B20E6"/>
    <w:rsid w:val="009B27A0"/>
    <w:rsid w:val="009B2BFF"/>
    <w:rsid w:val="009B33D9"/>
    <w:rsid w:val="009B3F3A"/>
    <w:rsid w:val="009B4244"/>
    <w:rsid w:val="009B4A3A"/>
    <w:rsid w:val="009B5096"/>
    <w:rsid w:val="009B5617"/>
    <w:rsid w:val="009B573F"/>
    <w:rsid w:val="009B5CA4"/>
    <w:rsid w:val="009B5DDF"/>
    <w:rsid w:val="009B5E1C"/>
    <w:rsid w:val="009B6AF0"/>
    <w:rsid w:val="009B6C04"/>
    <w:rsid w:val="009B728C"/>
    <w:rsid w:val="009B744E"/>
    <w:rsid w:val="009B7485"/>
    <w:rsid w:val="009B7B9B"/>
    <w:rsid w:val="009B7C78"/>
    <w:rsid w:val="009C0007"/>
    <w:rsid w:val="009C0522"/>
    <w:rsid w:val="009C086B"/>
    <w:rsid w:val="009C2BDB"/>
    <w:rsid w:val="009C2D45"/>
    <w:rsid w:val="009C3082"/>
    <w:rsid w:val="009C335B"/>
    <w:rsid w:val="009C39A7"/>
    <w:rsid w:val="009C3A25"/>
    <w:rsid w:val="009C4508"/>
    <w:rsid w:val="009C47A3"/>
    <w:rsid w:val="009C4952"/>
    <w:rsid w:val="009C4F80"/>
    <w:rsid w:val="009C5008"/>
    <w:rsid w:val="009C5B49"/>
    <w:rsid w:val="009C5E4C"/>
    <w:rsid w:val="009C6389"/>
    <w:rsid w:val="009C65F3"/>
    <w:rsid w:val="009C67A8"/>
    <w:rsid w:val="009C71BB"/>
    <w:rsid w:val="009C7A65"/>
    <w:rsid w:val="009D0172"/>
    <w:rsid w:val="009D0F0B"/>
    <w:rsid w:val="009D0F65"/>
    <w:rsid w:val="009D12E5"/>
    <w:rsid w:val="009D1C95"/>
    <w:rsid w:val="009D1CD9"/>
    <w:rsid w:val="009D20C4"/>
    <w:rsid w:val="009D20DD"/>
    <w:rsid w:val="009D274C"/>
    <w:rsid w:val="009D280B"/>
    <w:rsid w:val="009D28D1"/>
    <w:rsid w:val="009D2D52"/>
    <w:rsid w:val="009D34C2"/>
    <w:rsid w:val="009D3C8E"/>
    <w:rsid w:val="009D4294"/>
    <w:rsid w:val="009D4727"/>
    <w:rsid w:val="009D4735"/>
    <w:rsid w:val="009D4839"/>
    <w:rsid w:val="009D5980"/>
    <w:rsid w:val="009D6080"/>
    <w:rsid w:val="009D7208"/>
    <w:rsid w:val="009D72C4"/>
    <w:rsid w:val="009D7536"/>
    <w:rsid w:val="009D7945"/>
    <w:rsid w:val="009D7C27"/>
    <w:rsid w:val="009D7EDE"/>
    <w:rsid w:val="009E04F4"/>
    <w:rsid w:val="009E084F"/>
    <w:rsid w:val="009E0DFF"/>
    <w:rsid w:val="009E1A09"/>
    <w:rsid w:val="009E1B97"/>
    <w:rsid w:val="009E324C"/>
    <w:rsid w:val="009E32AA"/>
    <w:rsid w:val="009E3FB7"/>
    <w:rsid w:val="009E40EA"/>
    <w:rsid w:val="009E4279"/>
    <w:rsid w:val="009E433C"/>
    <w:rsid w:val="009E461F"/>
    <w:rsid w:val="009E4EA2"/>
    <w:rsid w:val="009E4FFE"/>
    <w:rsid w:val="009E56BE"/>
    <w:rsid w:val="009E5E77"/>
    <w:rsid w:val="009E63A4"/>
    <w:rsid w:val="009E7173"/>
    <w:rsid w:val="009E71E2"/>
    <w:rsid w:val="009F0561"/>
    <w:rsid w:val="009F066E"/>
    <w:rsid w:val="009F07BA"/>
    <w:rsid w:val="009F0818"/>
    <w:rsid w:val="009F0F40"/>
    <w:rsid w:val="009F13D2"/>
    <w:rsid w:val="009F170F"/>
    <w:rsid w:val="009F196A"/>
    <w:rsid w:val="009F1E75"/>
    <w:rsid w:val="009F24C8"/>
    <w:rsid w:val="009F29B5"/>
    <w:rsid w:val="009F2DA0"/>
    <w:rsid w:val="009F33E4"/>
    <w:rsid w:val="009F34D9"/>
    <w:rsid w:val="009F3CA1"/>
    <w:rsid w:val="009F3CED"/>
    <w:rsid w:val="009F4091"/>
    <w:rsid w:val="009F4618"/>
    <w:rsid w:val="009F585B"/>
    <w:rsid w:val="009F66A7"/>
    <w:rsid w:val="009F67EC"/>
    <w:rsid w:val="009F75C6"/>
    <w:rsid w:val="009F7AF4"/>
    <w:rsid w:val="00A0031E"/>
    <w:rsid w:val="00A00EA6"/>
    <w:rsid w:val="00A02038"/>
    <w:rsid w:val="00A0224B"/>
    <w:rsid w:val="00A02559"/>
    <w:rsid w:val="00A025A8"/>
    <w:rsid w:val="00A027C4"/>
    <w:rsid w:val="00A02806"/>
    <w:rsid w:val="00A02997"/>
    <w:rsid w:val="00A02CFF"/>
    <w:rsid w:val="00A03384"/>
    <w:rsid w:val="00A03660"/>
    <w:rsid w:val="00A037C1"/>
    <w:rsid w:val="00A042B8"/>
    <w:rsid w:val="00A0457D"/>
    <w:rsid w:val="00A04746"/>
    <w:rsid w:val="00A0485A"/>
    <w:rsid w:val="00A048FE"/>
    <w:rsid w:val="00A04C0A"/>
    <w:rsid w:val="00A0522C"/>
    <w:rsid w:val="00A0596A"/>
    <w:rsid w:val="00A059B4"/>
    <w:rsid w:val="00A05F4D"/>
    <w:rsid w:val="00A060B5"/>
    <w:rsid w:val="00A0632F"/>
    <w:rsid w:val="00A0658D"/>
    <w:rsid w:val="00A068D4"/>
    <w:rsid w:val="00A0734C"/>
    <w:rsid w:val="00A07C04"/>
    <w:rsid w:val="00A10184"/>
    <w:rsid w:val="00A106BC"/>
    <w:rsid w:val="00A10929"/>
    <w:rsid w:val="00A10ABC"/>
    <w:rsid w:val="00A10BA0"/>
    <w:rsid w:val="00A10CF9"/>
    <w:rsid w:val="00A10DEC"/>
    <w:rsid w:val="00A11D6E"/>
    <w:rsid w:val="00A1216F"/>
    <w:rsid w:val="00A126A4"/>
    <w:rsid w:val="00A1276B"/>
    <w:rsid w:val="00A12FD1"/>
    <w:rsid w:val="00A1386B"/>
    <w:rsid w:val="00A14368"/>
    <w:rsid w:val="00A14855"/>
    <w:rsid w:val="00A149E0"/>
    <w:rsid w:val="00A153F3"/>
    <w:rsid w:val="00A1577C"/>
    <w:rsid w:val="00A15D5E"/>
    <w:rsid w:val="00A15F84"/>
    <w:rsid w:val="00A16B95"/>
    <w:rsid w:val="00A172AA"/>
    <w:rsid w:val="00A17310"/>
    <w:rsid w:val="00A1782A"/>
    <w:rsid w:val="00A17D79"/>
    <w:rsid w:val="00A17EDA"/>
    <w:rsid w:val="00A20B29"/>
    <w:rsid w:val="00A21004"/>
    <w:rsid w:val="00A214F1"/>
    <w:rsid w:val="00A2178C"/>
    <w:rsid w:val="00A21E47"/>
    <w:rsid w:val="00A21FEB"/>
    <w:rsid w:val="00A22316"/>
    <w:rsid w:val="00A226ED"/>
    <w:rsid w:val="00A227FC"/>
    <w:rsid w:val="00A22E57"/>
    <w:rsid w:val="00A235FD"/>
    <w:rsid w:val="00A23B1B"/>
    <w:rsid w:val="00A24572"/>
    <w:rsid w:val="00A247D6"/>
    <w:rsid w:val="00A24EA2"/>
    <w:rsid w:val="00A2571C"/>
    <w:rsid w:val="00A258F7"/>
    <w:rsid w:val="00A25A39"/>
    <w:rsid w:val="00A25AEF"/>
    <w:rsid w:val="00A25DB4"/>
    <w:rsid w:val="00A25EF5"/>
    <w:rsid w:val="00A2642D"/>
    <w:rsid w:val="00A26699"/>
    <w:rsid w:val="00A27280"/>
    <w:rsid w:val="00A27955"/>
    <w:rsid w:val="00A30115"/>
    <w:rsid w:val="00A3193E"/>
    <w:rsid w:val="00A31943"/>
    <w:rsid w:val="00A31A56"/>
    <w:rsid w:val="00A32855"/>
    <w:rsid w:val="00A32CFA"/>
    <w:rsid w:val="00A32E6E"/>
    <w:rsid w:val="00A33111"/>
    <w:rsid w:val="00A331BC"/>
    <w:rsid w:val="00A337D5"/>
    <w:rsid w:val="00A33BBB"/>
    <w:rsid w:val="00A33D8F"/>
    <w:rsid w:val="00A33EBB"/>
    <w:rsid w:val="00A34D25"/>
    <w:rsid w:val="00A3512E"/>
    <w:rsid w:val="00A35466"/>
    <w:rsid w:val="00A35D02"/>
    <w:rsid w:val="00A3607B"/>
    <w:rsid w:val="00A363EE"/>
    <w:rsid w:val="00A3701D"/>
    <w:rsid w:val="00A3709D"/>
    <w:rsid w:val="00A375A1"/>
    <w:rsid w:val="00A37672"/>
    <w:rsid w:val="00A379B1"/>
    <w:rsid w:val="00A37CDB"/>
    <w:rsid w:val="00A40F2E"/>
    <w:rsid w:val="00A41163"/>
    <w:rsid w:val="00A41C99"/>
    <w:rsid w:val="00A42151"/>
    <w:rsid w:val="00A4226A"/>
    <w:rsid w:val="00A42B60"/>
    <w:rsid w:val="00A42DD5"/>
    <w:rsid w:val="00A4350B"/>
    <w:rsid w:val="00A43894"/>
    <w:rsid w:val="00A43A90"/>
    <w:rsid w:val="00A43F05"/>
    <w:rsid w:val="00A446D6"/>
    <w:rsid w:val="00A44EE2"/>
    <w:rsid w:val="00A44F3B"/>
    <w:rsid w:val="00A4504F"/>
    <w:rsid w:val="00A45420"/>
    <w:rsid w:val="00A45961"/>
    <w:rsid w:val="00A45DCB"/>
    <w:rsid w:val="00A45E2B"/>
    <w:rsid w:val="00A460D7"/>
    <w:rsid w:val="00A461D0"/>
    <w:rsid w:val="00A46255"/>
    <w:rsid w:val="00A46495"/>
    <w:rsid w:val="00A4671E"/>
    <w:rsid w:val="00A46C47"/>
    <w:rsid w:val="00A473CC"/>
    <w:rsid w:val="00A47C56"/>
    <w:rsid w:val="00A50123"/>
    <w:rsid w:val="00A5057A"/>
    <w:rsid w:val="00A50947"/>
    <w:rsid w:val="00A50EA2"/>
    <w:rsid w:val="00A50F23"/>
    <w:rsid w:val="00A517C3"/>
    <w:rsid w:val="00A51968"/>
    <w:rsid w:val="00A51E04"/>
    <w:rsid w:val="00A5204B"/>
    <w:rsid w:val="00A53299"/>
    <w:rsid w:val="00A533E2"/>
    <w:rsid w:val="00A53C71"/>
    <w:rsid w:val="00A54246"/>
    <w:rsid w:val="00A54E2F"/>
    <w:rsid w:val="00A554AA"/>
    <w:rsid w:val="00A555C2"/>
    <w:rsid w:val="00A55781"/>
    <w:rsid w:val="00A56049"/>
    <w:rsid w:val="00A5788C"/>
    <w:rsid w:val="00A601F1"/>
    <w:rsid w:val="00A60310"/>
    <w:rsid w:val="00A6033B"/>
    <w:rsid w:val="00A60730"/>
    <w:rsid w:val="00A60C33"/>
    <w:rsid w:val="00A60D52"/>
    <w:rsid w:val="00A612B9"/>
    <w:rsid w:val="00A6197E"/>
    <w:rsid w:val="00A61DB7"/>
    <w:rsid w:val="00A620DC"/>
    <w:rsid w:val="00A62D86"/>
    <w:rsid w:val="00A6309C"/>
    <w:rsid w:val="00A63BD4"/>
    <w:rsid w:val="00A63CA5"/>
    <w:rsid w:val="00A641B7"/>
    <w:rsid w:val="00A64339"/>
    <w:rsid w:val="00A6467D"/>
    <w:rsid w:val="00A64693"/>
    <w:rsid w:val="00A646C0"/>
    <w:rsid w:val="00A648F7"/>
    <w:rsid w:val="00A649FA"/>
    <w:rsid w:val="00A6534E"/>
    <w:rsid w:val="00A65401"/>
    <w:rsid w:val="00A65891"/>
    <w:rsid w:val="00A66609"/>
    <w:rsid w:val="00A66660"/>
    <w:rsid w:val="00A667C1"/>
    <w:rsid w:val="00A668EC"/>
    <w:rsid w:val="00A66C84"/>
    <w:rsid w:val="00A70B89"/>
    <w:rsid w:val="00A70C89"/>
    <w:rsid w:val="00A70D22"/>
    <w:rsid w:val="00A71357"/>
    <w:rsid w:val="00A714C1"/>
    <w:rsid w:val="00A71725"/>
    <w:rsid w:val="00A71DAA"/>
    <w:rsid w:val="00A72323"/>
    <w:rsid w:val="00A73017"/>
    <w:rsid w:val="00A73785"/>
    <w:rsid w:val="00A73A70"/>
    <w:rsid w:val="00A73B62"/>
    <w:rsid w:val="00A74164"/>
    <w:rsid w:val="00A7448E"/>
    <w:rsid w:val="00A75431"/>
    <w:rsid w:val="00A75DB9"/>
    <w:rsid w:val="00A75E64"/>
    <w:rsid w:val="00A77172"/>
    <w:rsid w:val="00A7723B"/>
    <w:rsid w:val="00A80372"/>
    <w:rsid w:val="00A8043C"/>
    <w:rsid w:val="00A80B9B"/>
    <w:rsid w:val="00A81A56"/>
    <w:rsid w:val="00A81AFF"/>
    <w:rsid w:val="00A81BAC"/>
    <w:rsid w:val="00A827CB"/>
    <w:rsid w:val="00A827CF"/>
    <w:rsid w:val="00A83A62"/>
    <w:rsid w:val="00A83A7F"/>
    <w:rsid w:val="00A83EEC"/>
    <w:rsid w:val="00A84174"/>
    <w:rsid w:val="00A84600"/>
    <w:rsid w:val="00A852BB"/>
    <w:rsid w:val="00A852BD"/>
    <w:rsid w:val="00A856BE"/>
    <w:rsid w:val="00A85FC1"/>
    <w:rsid w:val="00A8610E"/>
    <w:rsid w:val="00A86856"/>
    <w:rsid w:val="00A86DA6"/>
    <w:rsid w:val="00A86EBB"/>
    <w:rsid w:val="00A87439"/>
    <w:rsid w:val="00A87969"/>
    <w:rsid w:val="00A87A8C"/>
    <w:rsid w:val="00A87FC8"/>
    <w:rsid w:val="00A9016F"/>
    <w:rsid w:val="00A9072A"/>
    <w:rsid w:val="00A90857"/>
    <w:rsid w:val="00A90DDA"/>
    <w:rsid w:val="00A90E18"/>
    <w:rsid w:val="00A910D9"/>
    <w:rsid w:val="00A91693"/>
    <w:rsid w:val="00A91D74"/>
    <w:rsid w:val="00A925A5"/>
    <w:rsid w:val="00A9304B"/>
    <w:rsid w:val="00A938A7"/>
    <w:rsid w:val="00A93B9C"/>
    <w:rsid w:val="00A93D68"/>
    <w:rsid w:val="00A93FEB"/>
    <w:rsid w:val="00A944A6"/>
    <w:rsid w:val="00A94F5B"/>
    <w:rsid w:val="00A95B3C"/>
    <w:rsid w:val="00A95F09"/>
    <w:rsid w:val="00A96081"/>
    <w:rsid w:val="00A960F9"/>
    <w:rsid w:val="00A96176"/>
    <w:rsid w:val="00A96738"/>
    <w:rsid w:val="00A97709"/>
    <w:rsid w:val="00A97779"/>
    <w:rsid w:val="00A97A7E"/>
    <w:rsid w:val="00A97A92"/>
    <w:rsid w:val="00A97DAF"/>
    <w:rsid w:val="00A97FE0"/>
    <w:rsid w:val="00AA047D"/>
    <w:rsid w:val="00AA0F70"/>
    <w:rsid w:val="00AA213B"/>
    <w:rsid w:val="00AA27D2"/>
    <w:rsid w:val="00AA2FCF"/>
    <w:rsid w:val="00AA318D"/>
    <w:rsid w:val="00AA39CE"/>
    <w:rsid w:val="00AA39D0"/>
    <w:rsid w:val="00AA3F7F"/>
    <w:rsid w:val="00AA41C9"/>
    <w:rsid w:val="00AA46BB"/>
    <w:rsid w:val="00AA4A03"/>
    <w:rsid w:val="00AA4F94"/>
    <w:rsid w:val="00AA4FA1"/>
    <w:rsid w:val="00AA53AB"/>
    <w:rsid w:val="00AA5E9F"/>
    <w:rsid w:val="00AA60C2"/>
    <w:rsid w:val="00AA694F"/>
    <w:rsid w:val="00AA6D57"/>
    <w:rsid w:val="00AA7655"/>
    <w:rsid w:val="00AA7AFA"/>
    <w:rsid w:val="00AA7BB2"/>
    <w:rsid w:val="00AA7BD5"/>
    <w:rsid w:val="00AA7BFF"/>
    <w:rsid w:val="00AB093E"/>
    <w:rsid w:val="00AB09F6"/>
    <w:rsid w:val="00AB0BAF"/>
    <w:rsid w:val="00AB0C63"/>
    <w:rsid w:val="00AB0D20"/>
    <w:rsid w:val="00AB12F6"/>
    <w:rsid w:val="00AB1637"/>
    <w:rsid w:val="00AB169E"/>
    <w:rsid w:val="00AB1806"/>
    <w:rsid w:val="00AB1ACA"/>
    <w:rsid w:val="00AB1C37"/>
    <w:rsid w:val="00AB2227"/>
    <w:rsid w:val="00AB2515"/>
    <w:rsid w:val="00AB2ACD"/>
    <w:rsid w:val="00AB2CB9"/>
    <w:rsid w:val="00AB3A92"/>
    <w:rsid w:val="00AB3C1F"/>
    <w:rsid w:val="00AB44A1"/>
    <w:rsid w:val="00AB4DE2"/>
    <w:rsid w:val="00AB50CF"/>
    <w:rsid w:val="00AB6349"/>
    <w:rsid w:val="00AB6724"/>
    <w:rsid w:val="00AB6D3D"/>
    <w:rsid w:val="00AB75CB"/>
    <w:rsid w:val="00AB789C"/>
    <w:rsid w:val="00AB7B24"/>
    <w:rsid w:val="00AB7E29"/>
    <w:rsid w:val="00AC05AC"/>
    <w:rsid w:val="00AC084D"/>
    <w:rsid w:val="00AC1483"/>
    <w:rsid w:val="00AC1639"/>
    <w:rsid w:val="00AC1EAC"/>
    <w:rsid w:val="00AC233E"/>
    <w:rsid w:val="00AC255E"/>
    <w:rsid w:val="00AC27C6"/>
    <w:rsid w:val="00AC2825"/>
    <w:rsid w:val="00AC3A5F"/>
    <w:rsid w:val="00AC410E"/>
    <w:rsid w:val="00AC4497"/>
    <w:rsid w:val="00AC4584"/>
    <w:rsid w:val="00AC4D7A"/>
    <w:rsid w:val="00AC4D94"/>
    <w:rsid w:val="00AC4E07"/>
    <w:rsid w:val="00AC507A"/>
    <w:rsid w:val="00AC5196"/>
    <w:rsid w:val="00AC605F"/>
    <w:rsid w:val="00AC61F2"/>
    <w:rsid w:val="00AC63E8"/>
    <w:rsid w:val="00AD039B"/>
    <w:rsid w:val="00AD1046"/>
    <w:rsid w:val="00AD14A7"/>
    <w:rsid w:val="00AD18C9"/>
    <w:rsid w:val="00AD1B4D"/>
    <w:rsid w:val="00AD20BA"/>
    <w:rsid w:val="00AD2411"/>
    <w:rsid w:val="00AD2A51"/>
    <w:rsid w:val="00AD355D"/>
    <w:rsid w:val="00AD39D7"/>
    <w:rsid w:val="00AD3FEB"/>
    <w:rsid w:val="00AD4090"/>
    <w:rsid w:val="00AD4C1F"/>
    <w:rsid w:val="00AD4E23"/>
    <w:rsid w:val="00AD4E60"/>
    <w:rsid w:val="00AD50E8"/>
    <w:rsid w:val="00AD5AE0"/>
    <w:rsid w:val="00AD5BF1"/>
    <w:rsid w:val="00AD6018"/>
    <w:rsid w:val="00AD6027"/>
    <w:rsid w:val="00AD690B"/>
    <w:rsid w:val="00AD78F1"/>
    <w:rsid w:val="00AD7AA7"/>
    <w:rsid w:val="00AD7BB0"/>
    <w:rsid w:val="00AD7C2C"/>
    <w:rsid w:val="00AE1017"/>
    <w:rsid w:val="00AE12B4"/>
    <w:rsid w:val="00AE161B"/>
    <w:rsid w:val="00AE187A"/>
    <w:rsid w:val="00AE292C"/>
    <w:rsid w:val="00AE2BC1"/>
    <w:rsid w:val="00AE33F5"/>
    <w:rsid w:val="00AE3427"/>
    <w:rsid w:val="00AE388F"/>
    <w:rsid w:val="00AE3A4C"/>
    <w:rsid w:val="00AE41F7"/>
    <w:rsid w:val="00AE47C0"/>
    <w:rsid w:val="00AE4DA7"/>
    <w:rsid w:val="00AE5152"/>
    <w:rsid w:val="00AE5683"/>
    <w:rsid w:val="00AE5BA9"/>
    <w:rsid w:val="00AE5E7B"/>
    <w:rsid w:val="00AE5F3E"/>
    <w:rsid w:val="00AE684D"/>
    <w:rsid w:val="00AE788C"/>
    <w:rsid w:val="00AF0510"/>
    <w:rsid w:val="00AF105B"/>
    <w:rsid w:val="00AF17E7"/>
    <w:rsid w:val="00AF1FDE"/>
    <w:rsid w:val="00AF234C"/>
    <w:rsid w:val="00AF24FF"/>
    <w:rsid w:val="00AF27F1"/>
    <w:rsid w:val="00AF2FCE"/>
    <w:rsid w:val="00AF3DC0"/>
    <w:rsid w:val="00AF3E21"/>
    <w:rsid w:val="00AF40F6"/>
    <w:rsid w:val="00AF49AE"/>
    <w:rsid w:val="00AF4E68"/>
    <w:rsid w:val="00AF547B"/>
    <w:rsid w:val="00AF5A0E"/>
    <w:rsid w:val="00AF5E9D"/>
    <w:rsid w:val="00AF64CF"/>
    <w:rsid w:val="00AF7205"/>
    <w:rsid w:val="00AF7301"/>
    <w:rsid w:val="00AF777D"/>
    <w:rsid w:val="00AF77D3"/>
    <w:rsid w:val="00AF7ADC"/>
    <w:rsid w:val="00B00150"/>
    <w:rsid w:val="00B009E1"/>
    <w:rsid w:val="00B00C63"/>
    <w:rsid w:val="00B015E3"/>
    <w:rsid w:val="00B018E8"/>
    <w:rsid w:val="00B01946"/>
    <w:rsid w:val="00B021E8"/>
    <w:rsid w:val="00B02C50"/>
    <w:rsid w:val="00B02D83"/>
    <w:rsid w:val="00B03345"/>
    <w:rsid w:val="00B037D6"/>
    <w:rsid w:val="00B03EA5"/>
    <w:rsid w:val="00B048F7"/>
    <w:rsid w:val="00B04C32"/>
    <w:rsid w:val="00B05084"/>
    <w:rsid w:val="00B05823"/>
    <w:rsid w:val="00B05B43"/>
    <w:rsid w:val="00B05BE8"/>
    <w:rsid w:val="00B05C78"/>
    <w:rsid w:val="00B06033"/>
    <w:rsid w:val="00B06381"/>
    <w:rsid w:val="00B063D5"/>
    <w:rsid w:val="00B06F53"/>
    <w:rsid w:val="00B07979"/>
    <w:rsid w:val="00B10091"/>
    <w:rsid w:val="00B101BC"/>
    <w:rsid w:val="00B10F65"/>
    <w:rsid w:val="00B119B5"/>
    <w:rsid w:val="00B119CA"/>
    <w:rsid w:val="00B1349B"/>
    <w:rsid w:val="00B13930"/>
    <w:rsid w:val="00B1468E"/>
    <w:rsid w:val="00B1529E"/>
    <w:rsid w:val="00B154B8"/>
    <w:rsid w:val="00B15C57"/>
    <w:rsid w:val="00B160CA"/>
    <w:rsid w:val="00B16674"/>
    <w:rsid w:val="00B1678A"/>
    <w:rsid w:val="00B16940"/>
    <w:rsid w:val="00B16C0D"/>
    <w:rsid w:val="00B16C68"/>
    <w:rsid w:val="00B16EF2"/>
    <w:rsid w:val="00B16F05"/>
    <w:rsid w:val="00B17276"/>
    <w:rsid w:val="00B17758"/>
    <w:rsid w:val="00B17F99"/>
    <w:rsid w:val="00B2032F"/>
    <w:rsid w:val="00B20D26"/>
    <w:rsid w:val="00B21661"/>
    <w:rsid w:val="00B216F8"/>
    <w:rsid w:val="00B22760"/>
    <w:rsid w:val="00B22B59"/>
    <w:rsid w:val="00B23194"/>
    <w:rsid w:val="00B2371D"/>
    <w:rsid w:val="00B243D4"/>
    <w:rsid w:val="00B248A4"/>
    <w:rsid w:val="00B249A7"/>
    <w:rsid w:val="00B24D49"/>
    <w:rsid w:val="00B24F01"/>
    <w:rsid w:val="00B24FE0"/>
    <w:rsid w:val="00B25030"/>
    <w:rsid w:val="00B2524A"/>
    <w:rsid w:val="00B2569E"/>
    <w:rsid w:val="00B2572E"/>
    <w:rsid w:val="00B257C5"/>
    <w:rsid w:val="00B2599C"/>
    <w:rsid w:val="00B25C04"/>
    <w:rsid w:val="00B25EC3"/>
    <w:rsid w:val="00B26662"/>
    <w:rsid w:val="00B300B3"/>
    <w:rsid w:val="00B300FA"/>
    <w:rsid w:val="00B302B2"/>
    <w:rsid w:val="00B3067B"/>
    <w:rsid w:val="00B30FE3"/>
    <w:rsid w:val="00B31231"/>
    <w:rsid w:val="00B31389"/>
    <w:rsid w:val="00B3174E"/>
    <w:rsid w:val="00B319E6"/>
    <w:rsid w:val="00B31AFF"/>
    <w:rsid w:val="00B326FE"/>
    <w:rsid w:val="00B32A38"/>
    <w:rsid w:val="00B32BEF"/>
    <w:rsid w:val="00B3302B"/>
    <w:rsid w:val="00B34D52"/>
    <w:rsid w:val="00B34FBF"/>
    <w:rsid w:val="00B35468"/>
    <w:rsid w:val="00B35CC5"/>
    <w:rsid w:val="00B37D9C"/>
    <w:rsid w:val="00B4002F"/>
    <w:rsid w:val="00B41268"/>
    <w:rsid w:val="00B41593"/>
    <w:rsid w:val="00B42012"/>
    <w:rsid w:val="00B4242F"/>
    <w:rsid w:val="00B42F01"/>
    <w:rsid w:val="00B436EA"/>
    <w:rsid w:val="00B43F82"/>
    <w:rsid w:val="00B4432B"/>
    <w:rsid w:val="00B44FA4"/>
    <w:rsid w:val="00B45164"/>
    <w:rsid w:val="00B455E4"/>
    <w:rsid w:val="00B4572C"/>
    <w:rsid w:val="00B4576D"/>
    <w:rsid w:val="00B45EDA"/>
    <w:rsid w:val="00B45F96"/>
    <w:rsid w:val="00B46535"/>
    <w:rsid w:val="00B46609"/>
    <w:rsid w:val="00B4667C"/>
    <w:rsid w:val="00B468EA"/>
    <w:rsid w:val="00B475A2"/>
    <w:rsid w:val="00B47619"/>
    <w:rsid w:val="00B506E2"/>
    <w:rsid w:val="00B508A7"/>
    <w:rsid w:val="00B513CA"/>
    <w:rsid w:val="00B51BC8"/>
    <w:rsid w:val="00B5240B"/>
    <w:rsid w:val="00B5269F"/>
    <w:rsid w:val="00B52F89"/>
    <w:rsid w:val="00B531A6"/>
    <w:rsid w:val="00B53531"/>
    <w:rsid w:val="00B53E71"/>
    <w:rsid w:val="00B546CF"/>
    <w:rsid w:val="00B54FB1"/>
    <w:rsid w:val="00B551BB"/>
    <w:rsid w:val="00B557F5"/>
    <w:rsid w:val="00B55BCD"/>
    <w:rsid w:val="00B565AF"/>
    <w:rsid w:val="00B56AE2"/>
    <w:rsid w:val="00B574F1"/>
    <w:rsid w:val="00B57E68"/>
    <w:rsid w:val="00B6021D"/>
    <w:rsid w:val="00B608C2"/>
    <w:rsid w:val="00B60DFB"/>
    <w:rsid w:val="00B6141C"/>
    <w:rsid w:val="00B61694"/>
    <w:rsid w:val="00B61DD0"/>
    <w:rsid w:val="00B631B4"/>
    <w:rsid w:val="00B6377D"/>
    <w:rsid w:val="00B646D2"/>
    <w:rsid w:val="00B6485F"/>
    <w:rsid w:val="00B6498B"/>
    <w:rsid w:val="00B65069"/>
    <w:rsid w:val="00B651EF"/>
    <w:rsid w:val="00B65982"/>
    <w:rsid w:val="00B66414"/>
    <w:rsid w:val="00B6755B"/>
    <w:rsid w:val="00B675CA"/>
    <w:rsid w:val="00B675F8"/>
    <w:rsid w:val="00B677BD"/>
    <w:rsid w:val="00B67B08"/>
    <w:rsid w:val="00B703F1"/>
    <w:rsid w:val="00B7085D"/>
    <w:rsid w:val="00B70932"/>
    <w:rsid w:val="00B72248"/>
    <w:rsid w:val="00B725F9"/>
    <w:rsid w:val="00B73C75"/>
    <w:rsid w:val="00B746E6"/>
    <w:rsid w:val="00B74A81"/>
    <w:rsid w:val="00B755E9"/>
    <w:rsid w:val="00B7588A"/>
    <w:rsid w:val="00B77822"/>
    <w:rsid w:val="00B77EC9"/>
    <w:rsid w:val="00B80698"/>
    <w:rsid w:val="00B806C0"/>
    <w:rsid w:val="00B8081E"/>
    <w:rsid w:val="00B812DB"/>
    <w:rsid w:val="00B81AC3"/>
    <w:rsid w:val="00B826B5"/>
    <w:rsid w:val="00B84526"/>
    <w:rsid w:val="00B84BCE"/>
    <w:rsid w:val="00B84C01"/>
    <w:rsid w:val="00B84F9C"/>
    <w:rsid w:val="00B84FA9"/>
    <w:rsid w:val="00B85410"/>
    <w:rsid w:val="00B8570C"/>
    <w:rsid w:val="00B857CE"/>
    <w:rsid w:val="00B859E1"/>
    <w:rsid w:val="00B86478"/>
    <w:rsid w:val="00B869D5"/>
    <w:rsid w:val="00B86B29"/>
    <w:rsid w:val="00B86F54"/>
    <w:rsid w:val="00B870EE"/>
    <w:rsid w:val="00B878CD"/>
    <w:rsid w:val="00B87F86"/>
    <w:rsid w:val="00B90253"/>
    <w:rsid w:val="00B90692"/>
    <w:rsid w:val="00B90800"/>
    <w:rsid w:val="00B90924"/>
    <w:rsid w:val="00B90AD4"/>
    <w:rsid w:val="00B90B4E"/>
    <w:rsid w:val="00B91A84"/>
    <w:rsid w:val="00B924B2"/>
    <w:rsid w:val="00B92619"/>
    <w:rsid w:val="00B928E8"/>
    <w:rsid w:val="00B930B9"/>
    <w:rsid w:val="00B93336"/>
    <w:rsid w:val="00B94040"/>
    <w:rsid w:val="00B941CD"/>
    <w:rsid w:val="00B94CE7"/>
    <w:rsid w:val="00B94E62"/>
    <w:rsid w:val="00B95981"/>
    <w:rsid w:val="00B96A73"/>
    <w:rsid w:val="00B96E4C"/>
    <w:rsid w:val="00B96F8D"/>
    <w:rsid w:val="00BA0A2A"/>
    <w:rsid w:val="00BA0A9A"/>
    <w:rsid w:val="00BA0B51"/>
    <w:rsid w:val="00BA0BF7"/>
    <w:rsid w:val="00BA0EBE"/>
    <w:rsid w:val="00BA0EF1"/>
    <w:rsid w:val="00BA13F3"/>
    <w:rsid w:val="00BA15CA"/>
    <w:rsid w:val="00BA1922"/>
    <w:rsid w:val="00BA1941"/>
    <w:rsid w:val="00BA2140"/>
    <w:rsid w:val="00BA214A"/>
    <w:rsid w:val="00BA272D"/>
    <w:rsid w:val="00BA29FA"/>
    <w:rsid w:val="00BA2E1E"/>
    <w:rsid w:val="00BA3723"/>
    <w:rsid w:val="00BA3F8D"/>
    <w:rsid w:val="00BA432A"/>
    <w:rsid w:val="00BA4518"/>
    <w:rsid w:val="00BA45BE"/>
    <w:rsid w:val="00BA4691"/>
    <w:rsid w:val="00BA4844"/>
    <w:rsid w:val="00BA49E8"/>
    <w:rsid w:val="00BA4A9B"/>
    <w:rsid w:val="00BA5511"/>
    <w:rsid w:val="00BA5BF3"/>
    <w:rsid w:val="00BA650B"/>
    <w:rsid w:val="00BA7282"/>
    <w:rsid w:val="00BA74EC"/>
    <w:rsid w:val="00BA7D8C"/>
    <w:rsid w:val="00BB00C7"/>
    <w:rsid w:val="00BB01A7"/>
    <w:rsid w:val="00BB0201"/>
    <w:rsid w:val="00BB094C"/>
    <w:rsid w:val="00BB0E9B"/>
    <w:rsid w:val="00BB1528"/>
    <w:rsid w:val="00BB16DA"/>
    <w:rsid w:val="00BB1714"/>
    <w:rsid w:val="00BB1B3D"/>
    <w:rsid w:val="00BB2BE6"/>
    <w:rsid w:val="00BB3073"/>
    <w:rsid w:val="00BB327F"/>
    <w:rsid w:val="00BB32AA"/>
    <w:rsid w:val="00BB3B74"/>
    <w:rsid w:val="00BB3DF7"/>
    <w:rsid w:val="00BB41D8"/>
    <w:rsid w:val="00BB4FE5"/>
    <w:rsid w:val="00BB57CD"/>
    <w:rsid w:val="00BB5D31"/>
    <w:rsid w:val="00BB6851"/>
    <w:rsid w:val="00BB6B1E"/>
    <w:rsid w:val="00BB6C79"/>
    <w:rsid w:val="00BB6D73"/>
    <w:rsid w:val="00BB6FED"/>
    <w:rsid w:val="00BB728B"/>
    <w:rsid w:val="00BB736D"/>
    <w:rsid w:val="00BB7795"/>
    <w:rsid w:val="00BB799C"/>
    <w:rsid w:val="00BB7EDB"/>
    <w:rsid w:val="00BC021D"/>
    <w:rsid w:val="00BC0A1B"/>
    <w:rsid w:val="00BC1283"/>
    <w:rsid w:val="00BC1532"/>
    <w:rsid w:val="00BC1570"/>
    <w:rsid w:val="00BC1CB9"/>
    <w:rsid w:val="00BC2635"/>
    <w:rsid w:val="00BC277C"/>
    <w:rsid w:val="00BC3337"/>
    <w:rsid w:val="00BC36FE"/>
    <w:rsid w:val="00BC373B"/>
    <w:rsid w:val="00BC38A9"/>
    <w:rsid w:val="00BC3C7E"/>
    <w:rsid w:val="00BC484D"/>
    <w:rsid w:val="00BC49CC"/>
    <w:rsid w:val="00BC51FF"/>
    <w:rsid w:val="00BC53D9"/>
    <w:rsid w:val="00BC53FC"/>
    <w:rsid w:val="00BC56E8"/>
    <w:rsid w:val="00BC5917"/>
    <w:rsid w:val="00BC5B1B"/>
    <w:rsid w:val="00BC5B28"/>
    <w:rsid w:val="00BC5B2A"/>
    <w:rsid w:val="00BC65C5"/>
    <w:rsid w:val="00BC6B95"/>
    <w:rsid w:val="00BC72C7"/>
    <w:rsid w:val="00BC7CD6"/>
    <w:rsid w:val="00BC7DC5"/>
    <w:rsid w:val="00BD0102"/>
    <w:rsid w:val="00BD027A"/>
    <w:rsid w:val="00BD040E"/>
    <w:rsid w:val="00BD11F9"/>
    <w:rsid w:val="00BD1ABA"/>
    <w:rsid w:val="00BD1FD0"/>
    <w:rsid w:val="00BD233C"/>
    <w:rsid w:val="00BD242B"/>
    <w:rsid w:val="00BD2454"/>
    <w:rsid w:val="00BD2928"/>
    <w:rsid w:val="00BD2D42"/>
    <w:rsid w:val="00BD2DD3"/>
    <w:rsid w:val="00BD32D6"/>
    <w:rsid w:val="00BD352A"/>
    <w:rsid w:val="00BD35CC"/>
    <w:rsid w:val="00BD3A80"/>
    <w:rsid w:val="00BD466F"/>
    <w:rsid w:val="00BD4F8A"/>
    <w:rsid w:val="00BD5137"/>
    <w:rsid w:val="00BD5940"/>
    <w:rsid w:val="00BD618C"/>
    <w:rsid w:val="00BD652E"/>
    <w:rsid w:val="00BD6DFA"/>
    <w:rsid w:val="00BD6FB4"/>
    <w:rsid w:val="00BD71AB"/>
    <w:rsid w:val="00BD7E4B"/>
    <w:rsid w:val="00BE007C"/>
    <w:rsid w:val="00BE058D"/>
    <w:rsid w:val="00BE079C"/>
    <w:rsid w:val="00BE1226"/>
    <w:rsid w:val="00BE122B"/>
    <w:rsid w:val="00BE1771"/>
    <w:rsid w:val="00BE1BB7"/>
    <w:rsid w:val="00BE222B"/>
    <w:rsid w:val="00BE29CC"/>
    <w:rsid w:val="00BE2EC9"/>
    <w:rsid w:val="00BE341C"/>
    <w:rsid w:val="00BE3D10"/>
    <w:rsid w:val="00BE3D13"/>
    <w:rsid w:val="00BE3D28"/>
    <w:rsid w:val="00BE4CF5"/>
    <w:rsid w:val="00BE516A"/>
    <w:rsid w:val="00BE5B2D"/>
    <w:rsid w:val="00BE5CCA"/>
    <w:rsid w:val="00BE5D28"/>
    <w:rsid w:val="00BE63FE"/>
    <w:rsid w:val="00BE6675"/>
    <w:rsid w:val="00BE679A"/>
    <w:rsid w:val="00BE683D"/>
    <w:rsid w:val="00BE7B3F"/>
    <w:rsid w:val="00BF0416"/>
    <w:rsid w:val="00BF05A2"/>
    <w:rsid w:val="00BF0CB1"/>
    <w:rsid w:val="00BF10D4"/>
    <w:rsid w:val="00BF1356"/>
    <w:rsid w:val="00BF23E8"/>
    <w:rsid w:val="00BF3A7D"/>
    <w:rsid w:val="00BF4324"/>
    <w:rsid w:val="00BF457F"/>
    <w:rsid w:val="00BF4EEB"/>
    <w:rsid w:val="00BF55B0"/>
    <w:rsid w:val="00BF5917"/>
    <w:rsid w:val="00BF64D4"/>
    <w:rsid w:val="00BF6576"/>
    <w:rsid w:val="00BF68F4"/>
    <w:rsid w:val="00BF6AE2"/>
    <w:rsid w:val="00BF7474"/>
    <w:rsid w:val="00BF7680"/>
    <w:rsid w:val="00BF7BBA"/>
    <w:rsid w:val="00C007CA"/>
    <w:rsid w:val="00C00B50"/>
    <w:rsid w:val="00C00C3D"/>
    <w:rsid w:val="00C00CCD"/>
    <w:rsid w:val="00C011BF"/>
    <w:rsid w:val="00C0167A"/>
    <w:rsid w:val="00C01781"/>
    <w:rsid w:val="00C018BB"/>
    <w:rsid w:val="00C027D1"/>
    <w:rsid w:val="00C02B82"/>
    <w:rsid w:val="00C02E4A"/>
    <w:rsid w:val="00C033DE"/>
    <w:rsid w:val="00C0364C"/>
    <w:rsid w:val="00C03A00"/>
    <w:rsid w:val="00C03ADA"/>
    <w:rsid w:val="00C04C4B"/>
    <w:rsid w:val="00C05097"/>
    <w:rsid w:val="00C057D6"/>
    <w:rsid w:val="00C05C48"/>
    <w:rsid w:val="00C05CA2"/>
    <w:rsid w:val="00C06C1D"/>
    <w:rsid w:val="00C0745B"/>
    <w:rsid w:val="00C07A72"/>
    <w:rsid w:val="00C07AF9"/>
    <w:rsid w:val="00C07E65"/>
    <w:rsid w:val="00C113B2"/>
    <w:rsid w:val="00C115B6"/>
    <w:rsid w:val="00C11C8C"/>
    <w:rsid w:val="00C129FB"/>
    <w:rsid w:val="00C131A1"/>
    <w:rsid w:val="00C13293"/>
    <w:rsid w:val="00C138F6"/>
    <w:rsid w:val="00C145FF"/>
    <w:rsid w:val="00C15493"/>
    <w:rsid w:val="00C154EE"/>
    <w:rsid w:val="00C156F4"/>
    <w:rsid w:val="00C1607A"/>
    <w:rsid w:val="00C162C5"/>
    <w:rsid w:val="00C164A3"/>
    <w:rsid w:val="00C16EB1"/>
    <w:rsid w:val="00C171E5"/>
    <w:rsid w:val="00C17636"/>
    <w:rsid w:val="00C178B0"/>
    <w:rsid w:val="00C17C57"/>
    <w:rsid w:val="00C2090B"/>
    <w:rsid w:val="00C20947"/>
    <w:rsid w:val="00C20B5E"/>
    <w:rsid w:val="00C20ED7"/>
    <w:rsid w:val="00C2112C"/>
    <w:rsid w:val="00C2154B"/>
    <w:rsid w:val="00C22BE7"/>
    <w:rsid w:val="00C2337C"/>
    <w:rsid w:val="00C233CC"/>
    <w:rsid w:val="00C23BB7"/>
    <w:rsid w:val="00C24419"/>
    <w:rsid w:val="00C244A4"/>
    <w:rsid w:val="00C24AAD"/>
    <w:rsid w:val="00C24B1C"/>
    <w:rsid w:val="00C252AB"/>
    <w:rsid w:val="00C252F4"/>
    <w:rsid w:val="00C25718"/>
    <w:rsid w:val="00C266D9"/>
    <w:rsid w:val="00C26819"/>
    <w:rsid w:val="00C268E3"/>
    <w:rsid w:val="00C26993"/>
    <w:rsid w:val="00C27268"/>
    <w:rsid w:val="00C273F3"/>
    <w:rsid w:val="00C27827"/>
    <w:rsid w:val="00C27ACD"/>
    <w:rsid w:val="00C27C01"/>
    <w:rsid w:val="00C30465"/>
    <w:rsid w:val="00C30D4C"/>
    <w:rsid w:val="00C313FF"/>
    <w:rsid w:val="00C316A9"/>
    <w:rsid w:val="00C31934"/>
    <w:rsid w:val="00C3219B"/>
    <w:rsid w:val="00C321BB"/>
    <w:rsid w:val="00C32C7D"/>
    <w:rsid w:val="00C345AA"/>
    <w:rsid w:val="00C348DA"/>
    <w:rsid w:val="00C349FB"/>
    <w:rsid w:val="00C34A78"/>
    <w:rsid w:val="00C34AFC"/>
    <w:rsid w:val="00C34B7B"/>
    <w:rsid w:val="00C356DF"/>
    <w:rsid w:val="00C359C6"/>
    <w:rsid w:val="00C362BD"/>
    <w:rsid w:val="00C36854"/>
    <w:rsid w:val="00C36BB8"/>
    <w:rsid w:val="00C36DA8"/>
    <w:rsid w:val="00C371F7"/>
    <w:rsid w:val="00C37916"/>
    <w:rsid w:val="00C40155"/>
    <w:rsid w:val="00C407E3"/>
    <w:rsid w:val="00C40C8C"/>
    <w:rsid w:val="00C40FB9"/>
    <w:rsid w:val="00C41906"/>
    <w:rsid w:val="00C41C55"/>
    <w:rsid w:val="00C425E4"/>
    <w:rsid w:val="00C42C63"/>
    <w:rsid w:val="00C42C71"/>
    <w:rsid w:val="00C43011"/>
    <w:rsid w:val="00C43B16"/>
    <w:rsid w:val="00C44A35"/>
    <w:rsid w:val="00C45AFF"/>
    <w:rsid w:val="00C462B6"/>
    <w:rsid w:val="00C46682"/>
    <w:rsid w:val="00C46B8F"/>
    <w:rsid w:val="00C46FF9"/>
    <w:rsid w:val="00C47316"/>
    <w:rsid w:val="00C473AC"/>
    <w:rsid w:val="00C4744C"/>
    <w:rsid w:val="00C47AFD"/>
    <w:rsid w:val="00C47CFE"/>
    <w:rsid w:val="00C47E32"/>
    <w:rsid w:val="00C511DC"/>
    <w:rsid w:val="00C5228C"/>
    <w:rsid w:val="00C52731"/>
    <w:rsid w:val="00C52AE6"/>
    <w:rsid w:val="00C52D5C"/>
    <w:rsid w:val="00C538C5"/>
    <w:rsid w:val="00C53AE6"/>
    <w:rsid w:val="00C54AF1"/>
    <w:rsid w:val="00C54C1B"/>
    <w:rsid w:val="00C55257"/>
    <w:rsid w:val="00C55286"/>
    <w:rsid w:val="00C552D4"/>
    <w:rsid w:val="00C55A9F"/>
    <w:rsid w:val="00C55FFF"/>
    <w:rsid w:val="00C563EE"/>
    <w:rsid w:val="00C564EE"/>
    <w:rsid w:val="00C566AA"/>
    <w:rsid w:val="00C56A72"/>
    <w:rsid w:val="00C56DD5"/>
    <w:rsid w:val="00C5798C"/>
    <w:rsid w:val="00C57A30"/>
    <w:rsid w:val="00C57C8D"/>
    <w:rsid w:val="00C57ECA"/>
    <w:rsid w:val="00C57F16"/>
    <w:rsid w:val="00C60A5C"/>
    <w:rsid w:val="00C60BCA"/>
    <w:rsid w:val="00C60F5A"/>
    <w:rsid w:val="00C6107F"/>
    <w:rsid w:val="00C612DD"/>
    <w:rsid w:val="00C6189E"/>
    <w:rsid w:val="00C61F65"/>
    <w:rsid w:val="00C64039"/>
    <w:rsid w:val="00C6457A"/>
    <w:rsid w:val="00C64610"/>
    <w:rsid w:val="00C6473F"/>
    <w:rsid w:val="00C6563E"/>
    <w:rsid w:val="00C65D8F"/>
    <w:rsid w:val="00C66831"/>
    <w:rsid w:val="00C66CBE"/>
    <w:rsid w:val="00C67D42"/>
    <w:rsid w:val="00C7040B"/>
    <w:rsid w:val="00C71701"/>
    <w:rsid w:val="00C7266E"/>
    <w:rsid w:val="00C72859"/>
    <w:rsid w:val="00C7332E"/>
    <w:rsid w:val="00C73576"/>
    <w:rsid w:val="00C738E8"/>
    <w:rsid w:val="00C73A03"/>
    <w:rsid w:val="00C73C47"/>
    <w:rsid w:val="00C74871"/>
    <w:rsid w:val="00C74F89"/>
    <w:rsid w:val="00C75650"/>
    <w:rsid w:val="00C75D32"/>
    <w:rsid w:val="00C76B48"/>
    <w:rsid w:val="00C77A5D"/>
    <w:rsid w:val="00C77EF3"/>
    <w:rsid w:val="00C807AE"/>
    <w:rsid w:val="00C80867"/>
    <w:rsid w:val="00C80B51"/>
    <w:rsid w:val="00C81570"/>
    <w:rsid w:val="00C8194A"/>
    <w:rsid w:val="00C82097"/>
    <w:rsid w:val="00C8213E"/>
    <w:rsid w:val="00C83482"/>
    <w:rsid w:val="00C837F4"/>
    <w:rsid w:val="00C838F8"/>
    <w:rsid w:val="00C83B00"/>
    <w:rsid w:val="00C84639"/>
    <w:rsid w:val="00C8494F"/>
    <w:rsid w:val="00C84DF6"/>
    <w:rsid w:val="00C85338"/>
    <w:rsid w:val="00C8591D"/>
    <w:rsid w:val="00C8592F"/>
    <w:rsid w:val="00C85C56"/>
    <w:rsid w:val="00C85CEA"/>
    <w:rsid w:val="00C86056"/>
    <w:rsid w:val="00C868B1"/>
    <w:rsid w:val="00C86CC5"/>
    <w:rsid w:val="00C87A67"/>
    <w:rsid w:val="00C90482"/>
    <w:rsid w:val="00C905F7"/>
    <w:rsid w:val="00C90C02"/>
    <w:rsid w:val="00C90C13"/>
    <w:rsid w:val="00C90C89"/>
    <w:rsid w:val="00C91403"/>
    <w:rsid w:val="00C916F9"/>
    <w:rsid w:val="00C925D0"/>
    <w:rsid w:val="00C92804"/>
    <w:rsid w:val="00C92A3C"/>
    <w:rsid w:val="00C9332E"/>
    <w:rsid w:val="00C93511"/>
    <w:rsid w:val="00C93A1E"/>
    <w:rsid w:val="00C93AE4"/>
    <w:rsid w:val="00C94235"/>
    <w:rsid w:val="00C94E40"/>
    <w:rsid w:val="00C95799"/>
    <w:rsid w:val="00C95836"/>
    <w:rsid w:val="00C95D3D"/>
    <w:rsid w:val="00C97E85"/>
    <w:rsid w:val="00CA002E"/>
    <w:rsid w:val="00CA09FA"/>
    <w:rsid w:val="00CA0D04"/>
    <w:rsid w:val="00CA1D2F"/>
    <w:rsid w:val="00CA2950"/>
    <w:rsid w:val="00CA39BF"/>
    <w:rsid w:val="00CA48E8"/>
    <w:rsid w:val="00CA4F05"/>
    <w:rsid w:val="00CA5261"/>
    <w:rsid w:val="00CA5288"/>
    <w:rsid w:val="00CA6556"/>
    <w:rsid w:val="00CA6579"/>
    <w:rsid w:val="00CA6A1B"/>
    <w:rsid w:val="00CA71DE"/>
    <w:rsid w:val="00CA7740"/>
    <w:rsid w:val="00CB037C"/>
    <w:rsid w:val="00CB0D1F"/>
    <w:rsid w:val="00CB166C"/>
    <w:rsid w:val="00CB26FB"/>
    <w:rsid w:val="00CB3976"/>
    <w:rsid w:val="00CB3BA1"/>
    <w:rsid w:val="00CB3CCA"/>
    <w:rsid w:val="00CB41EB"/>
    <w:rsid w:val="00CB4214"/>
    <w:rsid w:val="00CB4473"/>
    <w:rsid w:val="00CB4B0F"/>
    <w:rsid w:val="00CB5161"/>
    <w:rsid w:val="00CB52A9"/>
    <w:rsid w:val="00CB544E"/>
    <w:rsid w:val="00CB658A"/>
    <w:rsid w:val="00CB68BF"/>
    <w:rsid w:val="00CB6BE0"/>
    <w:rsid w:val="00CB6DB3"/>
    <w:rsid w:val="00CB7439"/>
    <w:rsid w:val="00CB757A"/>
    <w:rsid w:val="00CB7ACB"/>
    <w:rsid w:val="00CB7AE2"/>
    <w:rsid w:val="00CC0BB7"/>
    <w:rsid w:val="00CC0D97"/>
    <w:rsid w:val="00CC0F8A"/>
    <w:rsid w:val="00CC16B4"/>
    <w:rsid w:val="00CC1DAB"/>
    <w:rsid w:val="00CC1EA1"/>
    <w:rsid w:val="00CC219E"/>
    <w:rsid w:val="00CC2639"/>
    <w:rsid w:val="00CC27EC"/>
    <w:rsid w:val="00CC3A72"/>
    <w:rsid w:val="00CC3B2C"/>
    <w:rsid w:val="00CC40BB"/>
    <w:rsid w:val="00CC442C"/>
    <w:rsid w:val="00CC4A1B"/>
    <w:rsid w:val="00CC4B7A"/>
    <w:rsid w:val="00CC4EC5"/>
    <w:rsid w:val="00CC4F59"/>
    <w:rsid w:val="00CC50D1"/>
    <w:rsid w:val="00CC6435"/>
    <w:rsid w:val="00CC6501"/>
    <w:rsid w:val="00CC6CCF"/>
    <w:rsid w:val="00CC72EC"/>
    <w:rsid w:val="00CC7471"/>
    <w:rsid w:val="00CC7C42"/>
    <w:rsid w:val="00CD03C0"/>
    <w:rsid w:val="00CD13CB"/>
    <w:rsid w:val="00CD21AA"/>
    <w:rsid w:val="00CD2CE3"/>
    <w:rsid w:val="00CD2ECC"/>
    <w:rsid w:val="00CD3316"/>
    <w:rsid w:val="00CD3742"/>
    <w:rsid w:val="00CD3905"/>
    <w:rsid w:val="00CD3C2C"/>
    <w:rsid w:val="00CD3CCD"/>
    <w:rsid w:val="00CD4408"/>
    <w:rsid w:val="00CD4498"/>
    <w:rsid w:val="00CD468F"/>
    <w:rsid w:val="00CD49ED"/>
    <w:rsid w:val="00CD4C8E"/>
    <w:rsid w:val="00CD4E66"/>
    <w:rsid w:val="00CD542D"/>
    <w:rsid w:val="00CD551D"/>
    <w:rsid w:val="00CD56B4"/>
    <w:rsid w:val="00CD5988"/>
    <w:rsid w:val="00CD63A0"/>
    <w:rsid w:val="00CD6724"/>
    <w:rsid w:val="00CD68DA"/>
    <w:rsid w:val="00CD7027"/>
    <w:rsid w:val="00CD757D"/>
    <w:rsid w:val="00CD764B"/>
    <w:rsid w:val="00CD7749"/>
    <w:rsid w:val="00CD7781"/>
    <w:rsid w:val="00CD78DB"/>
    <w:rsid w:val="00CD7A79"/>
    <w:rsid w:val="00CD7B35"/>
    <w:rsid w:val="00CD7C69"/>
    <w:rsid w:val="00CD7D6F"/>
    <w:rsid w:val="00CE04DA"/>
    <w:rsid w:val="00CE06D6"/>
    <w:rsid w:val="00CE0E81"/>
    <w:rsid w:val="00CE14C4"/>
    <w:rsid w:val="00CE262B"/>
    <w:rsid w:val="00CE2A11"/>
    <w:rsid w:val="00CE2FD9"/>
    <w:rsid w:val="00CE3161"/>
    <w:rsid w:val="00CE363E"/>
    <w:rsid w:val="00CE3AFA"/>
    <w:rsid w:val="00CE43FD"/>
    <w:rsid w:val="00CE495F"/>
    <w:rsid w:val="00CE5711"/>
    <w:rsid w:val="00CE580F"/>
    <w:rsid w:val="00CE5B14"/>
    <w:rsid w:val="00CE5D68"/>
    <w:rsid w:val="00CE60A6"/>
    <w:rsid w:val="00CE686B"/>
    <w:rsid w:val="00CE6C8E"/>
    <w:rsid w:val="00CE7575"/>
    <w:rsid w:val="00CE7E23"/>
    <w:rsid w:val="00CF0205"/>
    <w:rsid w:val="00CF0A69"/>
    <w:rsid w:val="00CF0D69"/>
    <w:rsid w:val="00CF1031"/>
    <w:rsid w:val="00CF1E46"/>
    <w:rsid w:val="00CF221B"/>
    <w:rsid w:val="00CF2F5A"/>
    <w:rsid w:val="00CF2FCE"/>
    <w:rsid w:val="00CF3282"/>
    <w:rsid w:val="00CF36B4"/>
    <w:rsid w:val="00CF381C"/>
    <w:rsid w:val="00CF3B10"/>
    <w:rsid w:val="00CF4373"/>
    <w:rsid w:val="00CF45CC"/>
    <w:rsid w:val="00CF48A2"/>
    <w:rsid w:val="00CF48DC"/>
    <w:rsid w:val="00CF49A9"/>
    <w:rsid w:val="00CF4E65"/>
    <w:rsid w:val="00CF5128"/>
    <w:rsid w:val="00CF5220"/>
    <w:rsid w:val="00CF5F80"/>
    <w:rsid w:val="00CF5F85"/>
    <w:rsid w:val="00CF5F9B"/>
    <w:rsid w:val="00CF5FBE"/>
    <w:rsid w:val="00CF6590"/>
    <w:rsid w:val="00CF68EF"/>
    <w:rsid w:val="00CF6B2D"/>
    <w:rsid w:val="00CF7299"/>
    <w:rsid w:val="00D00147"/>
    <w:rsid w:val="00D007F8"/>
    <w:rsid w:val="00D00864"/>
    <w:rsid w:val="00D01135"/>
    <w:rsid w:val="00D01142"/>
    <w:rsid w:val="00D01703"/>
    <w:rsid w:val="00D01F39"/>
    <w:rsid w:val="00D020B3"/>
    <w:rsid w:val="00D02D8E"/>
    <w:rsid w:val="00D02E72"/>
    <w:rsid w:val="00D0357C"/>
    <w:rsid w:val="00D03586"/>
    <w:rsid w:val="00D037BF"/>
    <w:rsid w:val="00D03E35"/>
    <w:rsid w:val="00D042D0"/>
    <w:rsid w:val="00D048E7"/>
    <w:rsid w:val="00D04CF2"/>
    <w:rsid w:val="00D04F86"/>
    <w:rsid w:val="00D05222"/>
    <w:rsid w:val="00D0545A"/>
    <w:rsid w:val="00D05482"/>
    <w:rsid w:val="00D05893"/>
    <w:rsid w:val="00D058A1"/>
    <w:rsid w:val="00D058B6"/>
    <w:rsid w:val="00D0637A"/>
    <w:rsid w:val="00D064FA"/>
    <w:rsid w:val="00D07020"/>
    <w:rsid w:val="00D102DF"/>
    <w:rsid w:val="00D10E15"/>
    <w:rsid w:val="00D11CE4"/>
    <w:rsid w:val="00D1248A"/>
    <w:rsid w:val="00D1288D"/>
    <w:rsid w:val="00D12C5E"/>
    <w:rsid w:val="00D12E09"/>
    <w:rsid w:val="00D12FE3"/>
    <w:rsid w:val="00D132CD"/>
    <w:rsid w:val="00D13591"/>
    <w:rsid w:val="00D13BB7"/>
    <w:rsid w:val="00D14429"/>
    <w:rsid w:val="00D147A4"/>
    <w:rsid w:val="00D14BC7"/>
    <w:rsid w:val="00D14EDC"/>
    <w:rsid w:val="00D15761"/>
    <w:rsid w:val="00D15845"/>
    <w:rsid w:val="00D1632F"/>
    <w:rsid w:val="00D163B7"/>
    <w:rsid w:val="00D1654E"/>
    <w:rsid w:val="00D16D57"/>
    <w:rsid w:val="00D16D5E"/>
    <w:rsid w:val="00D16DAF"/>
    <w:rsid w:val="00D1704B"/>
    <w:rsid w:val="00D17321"/>
    <w:rsid w:val="00D17AF7"/>
    <w:rsid w:val="00D204C3"/>
    <w:rsid w:val="00D20519"/>
    <w:rsid w:val="00D2069B"/>
    <w:rsid w:val="00D20954"/>
    <w:rsid w:val="00D20B35"/>
    <w:rsid w:val="00D20BA2"/>
    <w:rsid w:val="00D21503"/>
    <w:rsid w:val="00D21FBB"/>
    <w:rsid w:val="00D22022"/>
    <w:rsid w:val="00D22484"/>
    <w:rsid w:val="00D22D3F"/>
    <w:rsid w:val="00D22DB4"/>
    <w:rsid w:val="00D230EB"/>
    <w:rsid w:val="00D237DE"/>
    <w:rsid w:val="00D23870"/>
    <w:rsid w:val="00D23975"/>
    <w:rsid w:val="00D25550"/>
    <w:rsid w:val="00D257A3"/>
    <w:rsid w:val="00D2585D"/>
    <w:rsid w:val="00D26632"/>
    <w:rsid w:val="00D27706"/>
    <w:rsid w:val="00D277A9"/>
    <w:rsid w:val="00D3035F"/>
    <w:rsid w:val="00D3043D"/>
    <w:rsid w:val="00D309F0"/>
    <w:rsid w:val="00D3155F"/>
    <w:rsid w:val="00D31C98"/>
    <w:rsid w:val="00D31DB8"/>
    <w:rsid w:val="00D323AF"/>
    <w:rsid w:val="00D32EE1"/>
    <w:rsid w:val="00D33049"/>
    <w:rsid w:val="00D33213"/>
    <w:rsid w:val="00D33678"/>
    <w:rsid w:val="00D33704"/>
    <w:rsid w:val="00D33D47"/>
    <w:rsid w:val="00D33F89"/>
    <w:rsid w:val="00D340BD"/>
    <w:rsid w:val="00D34837"/>
    <w:rsid w:val="00D35D03"/>
    <w:rsid w:val="00D35D18"/>
    <w:rsid w:val="00D3605F"/>
    <w:rsid w:val="00D36371"/>
    <w:rsid w:val="00D3649B"/>
    <w:rsid w:val="00D36DBA"/>
    <w:rsid w:val="00D3741A"/>
    <w:rsid w:val="00D4065A"/>
    <w:rsid w:val="00D40BF2"/>
    <w:rsid w:val="00D41202"/>
    <w:rsid w:val="00D42E43"/>
    <w:rsid w:val="00D432F3"/>
    <w:rsid w:val="00D43D87"/>
    <w:rsid w:val="00D442AC"/>
    <w:rsid w:val="00D444EB"/>
    <w:rsid w:val="00D44A6E"/>
    <w:rsid w:val="00D44E83"/>
    <w:rsid w:val="00D45242"/>
    <w:rsid w:val="00D453F1"/>
    <w:rsid w:val="00D460E7"/>
    <w:rsid w:val="00D46497"/>
    <w:rsid w:val="00D464A6"/>
    <w:rsid w:val="00D46B49"/>
    <w:rsid w:val="00D46E32"/>
    <w:rsid w:val="00D47159"/>
    <w:rsid w:val="00D47385"/>
    <w:rsid w:val="00D47565"/>
    <w:rsid w:val="00D475A7"/>
    <w:rsid w:val="00D47740"/>
    <w:rsid w:val="00D47756"/>
    <w:rsid w:val="00D47B2A"/>
    <w:rsid w:val="00D47C3A"/>
    <w:rsid w:val="00D47E47"/>
    <w:rsid w:val="00D47F73"/>
    <w:rsid w:val="00D509AE"/>
    <w:rsid w:val="00D5125E"/>
    <w:rsid w:val="00D512AA"/>
    <w:rsid w:val="00D515D1"/>
    <w:rsid w:val="00D5181B"/>
    <w:rsid w:val="00D520DB"/>
    <w:rsid w:val="00D524CD"/>
    <w:rsid w:val="00D527DB"/>
    <w:rsid w:val="00D53085"/>
    <w:rsid w:val="00D533DA"/>
    <w:rsid w:val="00D53724"/>
    <w:rsid w:val="00D539DE"/>
    <w:rsid w:val="00D543E7"/>
    <w:rsid w:val="00D54712"/>
    <w:rsid w:val="00D5565E"/>
    <w:rsid w:val="00D55C04"/>
    <w:rsid w:val="00D55F1E"/>
    <w:rsid w:val="00D563E5"/>
    <w:rsid w:val="00D57135"/>
    <w:rsid w:val="00D5715F"/>
    <w:rsid w:val="00D57D1A"/>
    <w:rsid w:val="00D57DF7"/>
    <w:rsid w:val="00D57F78"/>
    <w:rsid w:val="00D6172C"/>
    <w:rsid w:val="00D61780"/>
    <w:rsid w:val="00D61F8E"/>
    <w:rsid w:val="00D623F7"/>
    <w:rsid w:val="00D634DE"/>
    <w:rsid w:val="00D637F4"/>
    <w:rsid w:val="00D64508"/>
    <w:rsid w:val="00D6482D"/>
    <w:rsid w:val="00D64FDA"/>
    <w:rsid w:val="00D655A8"/>
    <w:rsid w:val="00D65B7C"/>
    <w:rsid w:val="00D6629C"/>
    <w:rsid w:val="00D664CC"/>
    <w:rsid w:val="00D66F10"/>
    <w:rsid w:val="00D671EE"/>
    <w:rsid w:val="00D67868"/>
    <w:rsid w:val="00D67B56"/>
    <w:rsid w:val="00D67FB4"/>
    <w:rsid w:val="00D70083"/>
    <w:rsid w:val="00D70807"/>
    <w:rsid w:val="00D73390"/>
    <w:rsid w:val="00D73DDB"/>
    <w:rsid w:val="00D74714"/>
    <w:rsid w:val="00D74B01"/>
    <w:rsid w:val="00D74E6A"/>
    <w:rsid w:val="00D753D5"/>
    <w:rsid w:val="00D754D9"/>
    <w:rsid w:val="00D75760"/>
    <w:rsid w:val="00D75847"/>
    <w:rsid w:val="00D75968"/>
    <w:rsid w:val="00D76027"/>
    <w:rsid w:val="00D7623A"/>
    <w:rsid w:val="00D764C3"/>
    <w:rsid w:val="00D765B6"/>
    <w:rsid w:val="00D76A9D"/>
    <w:rsid w:val="00D77B3E"/>
    <w:rsid w:val="00D77CB3"/>
    <w:rsid w:val="00D80CE8"/>
    <w:rsid w:val="00D81370"/>
    <w:rsid w:val="00D81F83"/>
    <w:rsid w:val="00D83984"/>
    <w:rsid w:val="00D84003"/>
    <w:rsid w:val="00D84E7A"/>
    <w:rsid w:val="00D854F7"/>
    <w:rsid w:val="00D859BE"/>
    <w:rsid w:val="00D85C1A"/>
    <w:rsid w:val="00D86254"/>
    <w:rsid w:val="00D86976"/>
    <w:rsid w:val="00D86C67"/>
    <w:rsid w:val="00D87436"/>
    <w:rsid w:val="00D87A98"/>
    <w:rsid w:val="00D87D15"/>
    <w:rsid w:val="00D87E50"/>
    <w:rsid w:val="00D90276"/>
    <w:rsid w:val="00D906B1"/>
    <w:rsid w:val="00D907B3"/>
    <w:rsid w:val="00D90B0B"/>
    <w:rsid w:val="00D91666"/>
    <w:rsid w:val="00D91715"/>
    <w:rsid w:val="00D917A9"/>
    <w:rsid w:val="00D9196D"/>
    <w:rsid w:val="00D91A5A"/>
    <w:rsid w:val="00D91C62"/>
    <w:rsid w:val="00D91EFC"/>
    <w:rsid w:val="00D924FD"/>
    <w:rsid w:val="00D93134"/>
    <w:rsid w:val="00D93239"/>
    <w:rsid w:val="00D93789"/>
    <w:rsid w:val="00D93869"/>
    <w:rsid w:val="00D93AAD"/>
    <w:rsid w:val="00D93B45"/>
    <w:rsid w:val="00D941C2"/>
    <w:rsid w:val="00D950EC"/>
    <w:rsid w:val="00D9515A"/>
    <w:rsid w:val="00D96633"/>
    <w:rsid w:val="00D966F2"/>
    <w:rsid w:val="00D96824"/>
    <w:rsid w:val="00D971FB"/>
    <w:rsid w:val="00D97393"/>
    <w:rsid w:val="00D975B6"/>
    <w:rsid w:val="00DA00F4"/>
    <w:rsid w:val="00DA04B4"/>
    <w:rsid w:val="00DA0845"/>
    <w:rsid w:val="00DA0B2F"/>
    <w:rsid w:val="00DA0BD5"/>
    <w:rsid w:val="00DA0E83"/>
    <w:rsid w:val="00DA1B76"/>
    <w:rsid w:val="00DA20AA"/>
    <w:rsid w:val="00DA23C3"/>
    <w:rsid w:val="00DA2549"/>
    <w:rsid w:val="00DA28EA"/>
    <w:rsid w:val="00DA2BE4"/>
    <w:rsid w:val="00DA339E"/>
    <w:rsid w:val="00DA4595"/>
    <w:rsid w:val="00DA4754"/>
    <w:rsid w:val="00DA488C"/>
    <w:rsid w:val="00DA4EE3"/>
    <w:rsid w:val="00DA5056"/>
    <w:rsid w:val="00DA59E5"/>
    <w:rsid w:val="00DA5D9A"/>
    <w:rsid w:val="00DA602D"/>
    <w:rsid w:val="00DA65C2"/>
    <w:rsid w:val="00DA6F0E"/>
    <w:rsid w:val="00DA7C90"/>
    <w:rsid w:val="00DA7EE8"/>
    <w:rsid w:val="00DB2109"/>
    <w:rsid w:val="00DB26C9"/>
    <w:rsid w:val="00DB271A"/>
    <w:rsid w:val="00DB2797"/>
    <w:rsid w:val="00DB2BD7"/>
    <w:rsid w:val="00DB2E99"/>
    <w:rsid w:val="00DB2FEB"/>
    <w:rsid w:val="00DB3EFD"/>
    <w:rsid w:val="00DB3FCA"/>
    <w:rsid w:val="00DB44B7"/>
    <w:rsid w:val="00DB4513"/>
    <w:rsid w:val="00DB4676"/>
    <w:rsid w:val="00DB57C4"/>
    <w:rsid w:val="00DB626D"/>
    <w:rsid w:val="00DB6FEE"/>
    <w:rsid w:val="00DB77D8"/>
    <w:rsid w:val="00DB7EAF"/>
    <w:rsid w:val="00DC13DA"/>
    <w:rsid w:val="00DC1489"/>
    <w:rsid w:val="00DC2ADA"/>
    <w:rsid w:val="00DC3044"/>
    <w:rsid w:val="00DC318D"/>
    <w:rsid w:val="00DC3504"/>
    <w:rsid w:val="00DC379E"/>
    <w:rsid w:val="00DC3BB6"/>
    <w:rsid w:val="00DC3DA9"/>
    <w:rsid w:val="00DC506A"/>
    <w:rsid w:val="00DC55F1"/>
    <w:rsid w:val="00DC57BF"/>
    <w:rsid w:val="00DC5944"/>
    <w:rsid w:val="00DC6460"/>
    <w:rsid w:val="00DC6789"/>
    <w:rsid w:val="00DC69D4"/>
    <w:rsid w:val="00DC6B97"/>
    <w:rsid w:val="00DC6CD4"/>
    <w:rsid w:val="00DC6F88"/>
    <w:rsid w:val="00DC7B62"/>
    <w:rsid w:val="00DD0269"/>
    <w:rsid w:val="00DD098D"/>
    <w:rsid w:val="00DD09E6"/>
    <w:rsid w:val="00DD0DF4"/>
    <w:rsid w:val="00DD112A"/>
    <w:rsid w:val="00DD1278"/>
    <w:rsid w:val="00DD1321"/>
    <w:rsid w:val="00DD1C29"/>
    <w:rsid w:val="00DD2213"/>
    <w:rsid w:val="00DD22ED"/>
    <w:rsid w:val="00DD304E"/>
    <w:rsid w:val="00DD30BB"/>
    <w:rsid w:val="00DD3607"/>
    <w:rsid w:val="00DD3951"/>
    <w:rsid w:val="00DD424B"/>
    <w:rsid w:val="00DD5417"/>
    <w:rsid w:val="00DD5701"/>
    <w:rsid w:val="00DD5BE6"/>
    <w:rsid w:val="00DD631B"/>
    <w:rsid w:val="00DD635B"/>
    <w:rsid w:val="00DD64D9"/>
    <w:rsid w:val="00DD67DA"/>
    <w:rsid w:val="00DE001C"/>
    <w:rsid w:val="00DE06A5"/>
    <w:rsid w:val="00DE090E"/>
    <w:rsid w:val="00DE0E49"/>
    <w:rsid w:val="00DE0F35"/>
    <w:rsid w:val="00DE11B3"/>
    <w:rsid w:val="00DE1657"/>
    <w:rsid w:val="00DE1CC4"/>
    <w:rsid w:val="00DE2757"/>
    <w:rsid w:val="00DE2D33"/>
    <w:rsid w:val="00DE3BB1"/>
    <w:rsid w:val="00DE3FC6"/>
    <w:rsid w:val="00DE4004"/>
    <w:rsid w:val="00DE441F"/>
    <w:rsid w:val="00DE4540"/>
    <w:rsid w:val="00DE5567"/>
    <w:rsid w:val="00DE605F"/>
    <w:rsid w:val="00DE620E"/>
    <w:rsid w:val="00DE7485"/>
    <w:rsid w:val="00DE784F"/>
    <w:rsid w:val="00DE79F6"/>
    <w:rsid w:val="00DE7AAC"/>
    <w:rsid w:val="00DE7C0D"/>
    <w:rsid w:val="00DE7D95"/>
    <w:rsid w:val="00DF0085"/>
    <w:rsid w:val="00DF03BB"/>
    <w:rsid w:val="00DF08C8"/>
    <w:rsid w:val="00DF0E70"/>
    <w:rsid w:val="00DF1CAF"/>
    <w:rsid w:val="00DF21AB"/>
    <w:rsid w:val="00DF250F"/>
    <w:rsid w:val="00DF282E"/>
    <w:rsid w:val="00DF286F"/>
    <w:rsid w:val="00DF2B25"/>
    <w:rsid w:val="00DF2D60"/>
    <w:rsid w:val="00DF352B"/>
    <w:rsid w:val="00DF3A3A"/>
    <w:rsid w:val="00DF3B1C"/>
    <w:rsid w:val="00DF49CC"/>
    <w:rsid w:val="00DF59BD"/>
    <w:rsid w:val="00DF5C09"/>
    <w:rsid w:val="00DF63C8"/>
    <w:rsid w:val="00DF673E"/>
    <w:rsid w:val="00DF6AF9"/>
    <w:rsid w:val="00DF75B6"/>
    <w:rsid w:val="00DF7B35"/>
    <w:rsid w:val="00E00114"/>
    <w:rsid w:val="00E009FB"/>
    <w:rsid w:val="00E00D64"/>
    <w:rsid w:val="00E016E9"/>
    <w:rsid w:val="00E020DC"/>
    <w:rsid w:val="00E0226F"/>
    <w:rsid w:val="00E02BB6"/>
    <w:rsid w:val="00E02EB6"/>
    <w:rsid w:val="00E03215"/>
    <w:rsid w:val="00E032CE"/>
    <w:rsid w:val="00E035C5"/>
    <w:rsid w:val="00E04520"/>
    <w:rsid w:val="00E05C13"/>
    <w:rsid w:val="00E063B9"/>
    <w:rsid w:val="00E06EA8"/>
    <w:rsid w:val="00E07A0A"/>
    <w:rsid w:val="00E07EB0"/>
    <w:rsid w:val="00E102EB"/>
    <w:rsid w:val="00E10F4F"/>
    <w:rsid w:val="00E119D8"/>
    <w:rsid w:val="00E124BE"/>
    <w:rsid w:val="00E125EA"/>
    <w:rsid w:val="00E127E9"/>
    <w:rsid w:val="00E13152"/>
    <w:rsid w:val="00E13494"/>
    <w:rsid w:val="00E134A1"/>
    <w:rsid w:val="00E13997"/>
    <w:rsid w:val="00E142C5"/>
    <w:rsid w:val="00E1477D"/>
    <w:rsid w:val="00E14CE8"/>
    <w:rsid w:val="00E14EB8"/>
    <w:rsid w:val="00E14EF5"/>
    <w:rsid w:val="00E156D2"/>
    <w:rsid w:val="00E159C7"/>
    <w:rsid w:val="00E16909"/>
    <w:rsid w:val="00E169AF"/>
    <w:rsid w:val="00E16B78"/>
    <w:rsid w:val="00E16F0A"/>
    <w:rsid w:val="00E16FAB"/>
    <w:rsid w:val="00E170C8"/>
    <w:rsid w:val="00E170D3"/>
    <w:rsid w:val="00E1719E"/>
    <w:rsid w:val="00E20AA5"/>
    <w:rsid w:val="00E2105B"/>
    <w:rsid w:val="00E2110D"/>
    <w:rsid w:val="00E21B39"/>
    <w:rsid w:val="00E21D13"/>
    <w:rsid w:val="00E21DEF"/>
    <w:rsid w:val="00E21EB6"/>
    <w:rsid w:val="00E21ED0"/>
    <w:rsid w:val="00E231DD"/>
    <w:rsid w:val="00E2364A"/>
    <w:rsid w:val="00E2366A"/>
    <w:rsid w:val="00E23BC8"/>
    <w:rsid w:val="00E23E2D"/>
    <w:rsid w:val="00E241E1"/>
    <w:rsid w:val="00E24B4E"/>
    <w:rsid w:val="00E25148"/>
    <w:rsid w:val="00E25447"/>
    <w:rsid w:val="00E261BE"/>
    <w:rsid w:val="00E26916"/>
    <w:rsid w:val="00E271C3"/>
    <w:rsid w:val="00E27726"/>
    <w:rsid w:val="00E3006E"/>
    <w:rsid w:val="00E30E41"/>
    <w:rsid w:val="00E3134B"/>
    <w:rsid w:val="00E31618"/>
    <w:rsid w:val="00E319F3"/>
    <w:rsid w:val="00E32062"/>
    <w:rsid w:val="00E320B4"/>
    <w:rsid w:val="00E32C0E"/>
    <w:rsid w:val="00E3331E"/>
    <w:rsid w:val="00E3353C"/>
    <w:rsid w:val="00E33582"/>
    <w:rsid w:val="00E3428C"/>
    <w:rsid w:val="00E34917"/>
    <w:rsid w:val="00E34C25"/>
    <w:rsid w:val="00E34D15"/>
    <w:rsid w:val="00E353B8"/>
    <w:rsid w:val="00E3605E"/>
    <w:rsid w:val="00E372C0"/>
    <w:rsid w:val="00E4062A"/>
    <w:rsid w:val="00E40EA9"/>
    <w:rsid w:val="00E41687"/>
    <w:rsid w:val="00E416BC"/>
    <w:rsid w:val="00E417C9"/>
    <w:rsid w:val="00E41BE6"/>
    <w:rsid w:val="00E424FC"/>
    <w:rsid w:val="00E42F58"/>
    <w:rsid w:val="00E42FAC"/>
    <w:rsid w:val="00E43291"/>
    <w:rsid w:val="00E436A9"/>
    <w:rsid w:val="00E4399A"/>
    <w:rsid w:val="00E440DF"/>
    <w:rsid w:val="00E4410B"/>
    <w:rsid w:val="00E444CC"/>
    <w:rsid w:val="00E44634"/>
    <w:rsid w:val="00E446B9"/>
    <w:rsid w:val="00E45058"/>
    <w:rsid w:val="00E452DE"/>
    <w:rsid w:val="00E4593F"/>
    <w:rsid w:val="00E45B8B"/>
    <w:rsid w:val="00E5030E"/>
    <w:rsid w:val="00E5042F"/>
    <w:rsid w:val="00E50D5C"/>
    <w:rsid w:val="00E511D4"/>
    <w:rsid w:val="00E52023"/>
    <w:rsid w:val="00E53043"/>
    <w:rsid w:val="00E53A45"/>
    <w:rsid w:val="00E53CF0"/>
    <w:rsid w:val="00E543A9"/>
    <w:rsid w:val="00E54C7D"/>
    <w:rsid w:val="00E550AC"/>
    <w:rsid w:val="00E55171"/>
    <w:rsid w:val="00E552E1"/>
    <w:rsid w:val="00E55649"/>
    <w:rsid w:val="00E5568A"/>
    <w:rsid w:val="00E55A92"/>
    <w:rsid w:val="00E57120"/>
    <w:rsid w:val="00E57219"/>
    <w:rsid w:val="00E57BE6"/>
    <w:rsid w:val="00E60342"/>
    <w:rsid w:val="00E60564"/>
    <w:rsid w:val="00E60748"/>
    <w:rsid w:val="00E608CE"/>
    <w:rsid w:val="00E60AED"/>
    <w:rsid w:val="00E61C34"/>
    <w:rsid w:val="00E6206A"/>
    <w:rsid w:val="00E6297B"/>
    <w:rsid w:val="00E62DA3"/>
    <w:rsid w:val="00E640DB"/>
    <w:rsid w:val="00E640F3"/>
    <w:rsid w:val="00E6441E"/>
    <w:rsid w:val="00E64C00"/>
    <w:rsid w:val="00E64C07"/>
    <w:rsid w:val="00E64F5C"/>
    <w:rsid w:val="00E653FE"/>
    <w:rsid w:val="00E65424"/>
    <w:rsid w:val="00E655B4"/>
    <w:rsid w:val="00E6572C"/>
    <w:rsid w:val="00E65CCF"/>
    <w:rsid w:val="00E65EB7"/>
    <w:rsid w:val="00E6608A"/>
    <w:rsid w:val="00E66144"/>
    <w:rsid w:val="00E66804"/>
    <w:rsid w:val="00E66996"/>
    <w:rsid w:val="00E66BE1"/>
    <w:rsid w:val="00E66E10"/>
    <w:rsid w:val="00E673F7"/>
    <w:rsid w:val="00E67D54"/>
    <w:rsid w:val="00E67EFE"/>
    <w:rsid w:val="00E70803"/>
    <w:rsid w:val="00E709F4"/>
    <w:rsid w:val="00E70BB1"/>
    <w:rsid w:val="00E70F02"/>
    <w:rsid w:val="00E717BA"/>
    <w:rsid w:val="00E71B8F"/>
    <w:rsid w:val="00E72740"/>
    <w:rsid w:val="00E72872"/>
    <w:rsid w:val="00E72E54"/>
    <w:rsid w:val="00E73AED"/>
    <w:rsid w:val="00E743D8"/>
    <w:rsid w:val="00E747B9"/>
    <w:rsid w:val="00E74CA4"/>
    <w:rsid w:val="00E75650"/>
    <w:rsid w:val="00E75CC3"/>
    <w:rsid w:val="00E762E6"/>
    <w:rsid w:val="00E766D7"/>
    <w:rsid w:val="00E76DA4"/>
    <w:rsid w:val="00E7780C"/>
    <w:rsid w:val="00E77B9C"/>
    <w:rsid w:val="00E77BE1"/>
    <w:rsid w:val="00E77DB7"/>
    <w:rsid w:val="00E8016A"/>
    <w:rsid w:val="00E80E98"/>
    <w:rsid w:val="00E80EE7"/>
    <w:rsid w:val="00E81A2F"/>
    <w:rsid w:val="00E81CE1"/>
    <w:rsid w:val="00E81FBE"/>
    <w:rsid w:val="00E81FED"/>
    <w:rsid w:val="00E82882"/>
    <w:rsid w:val="00E82CAD"/>
    <w:rsid w:val="00E83505"/>
    <w:rsid w:val="00E83DC9"/>
    <w:rsid w:val="00E84115"/>
    <w:rsid w:val="00E84327"/>
    <w:rsid w:val="00E846E4"/>
    <w:rsid w:val="00E849A3"/>
    <w:rsid w:val="00E84F86"/>
    <w:rsid w:val="00E856CF"/>
    <w:rsid w:val="00E85ABC"/>
    <w:rsid w:val="00E85C17"/>
    <w:rsid w:val="00E85DCC"/>
    <w:rsid w:val="00E86136"/>
    <w:rsid w:val="00E866F9"/>
    <w:rsid w:val="00E86CD5"/>
    <w:rsid w:val="00E86DFE"/>
    <w:rsid w:val="00E8707C"/>
    <w:rsid w:val="00E87360"/>
    <w:rsid w:val="00E878EB"/>
    <w:rsid w:val="00E907C1"/>
    <w:rsid w:val="00E90F8E"/>
    <w:rsid w:val="00E91653"/>
    <w:rsid w:val="00E91903"/>
    <w:rsid w:val="00E9222E"/>
    <w:rsid w:val="00E922BF"/>
    <w:rsid w:val="00E922C2"/>
    <w:rsid w:val="00E924AF"/>
    <w:rsid w:val="00E92510"/>
    <w:rsid w:val="00E9272A"/>
    <w:rsid w:val="00E93448"/>
    <w:rsid w:val="00E934CC"/>
    <w:rsid w:val="00E93515"/>
    <w:rsid w:val="00E93923"/>
    <w:rsid w:val="00E94241"/>
    <w:rsid w:val="00E94734"/>
    <w:rsid w:val="00E95E0B"/>
    <w:rsid w:val="00E96206"/>
    <w:rsid w:val="00E96322"/>
    <w:rsid w:val="00E9646A"/>
    <w:rsid w:val="00E964E4"/>
    <w:rsid w:val="00E968DB"/>
    <w:rsid w:val="00E96A09"/>
    <w:rsid w:val="00E973AE"/>
    <w:rsid w:val="00E97486"/>
    <w:rsid w:val="00E9777F"/>
    <w:rsid w:val="00EA0246"/>
    <w:rsid w:val="00EA0740"/>
    <w:rsid w:val="00EA155D"/>
    <w:rsid w:val="00EA164B"/>
    <w:rsid w:val="00EA1FCB"/>
    <w:rsid w:val="00EA2758"/>
    <w:rsid w:val="00EA3334"/>
    <w:rsid w:val="00EA353A"/>
    <w:rsid w:val="00EA3FE9"/>
    <w:rsid w:val="00EA42FF"/>
    <w:rsid w:val="00EA43AB"/>
    <w:rsid w:val="00EA4AA8"/>
    <w:rsid w:val="00EA4D99"/>
    <w:rsid w:val="00EA4DF7"/>
    <w:rsid w:val="00EA507E"/>
    <w:rsid w:val="00EA5514"/>
    <w:rsid w:val="00EA55A5"/>
    <w:rsid w:val="00EA5D98"/>
    <w:rsid w:val="00EA5F7F"/>
    <w:rsid w:val="00EA623D"/>
    <w:rsid w:val="00EA65D5"/>
    <w:rsid w:val="00EA696B"/>
    <w:rsid w:val="00EA721B"/>
    <w:rsid w:val="00EA7DBC"/>
    <w:rsid w:val="00EB04C2"/>
    <w:rsid w:val="00EB0963"/>
    <w:rsid w:val="00EB09F2"/>
    <w:rsid w:val="00EB0A0E"/>
    <w:rsid w:val="00EB0AE8"/>
    <w:rsid w:val="00EB0B97"/>
    <w:rsid w:val="00EB0E55"/>
    <w:rsid w:val="00EB11C6"/>
    <w:rsid w:val="00EB15F9"/>
    <w:rsid w:val="00EB1CC9"/>
    <w:rsid w:val="00EB24F6"/>
    <w:rsid w:val="00EB2B01"/>
    <w:rsid w:val="00EB2E1A"/>
    <w:rsid w:val="00EB2E95"/>
    <w:rsid w:val="00EB2EF8"/>
    <w:rsid w:val="00EB333E"/>
    <w:rsid w:val="00EB37A5"/>
    <w:rsid w:val="00EB3F71"/>
    <w:rsid w:val="00EB4157"/>
    <w:rsid w:val="00EB44D2"/>
    <w:rsid w:val="00EB46C4"/>
    <w:rsid w:val="00EB4C2E"/>
    <w:rsid w:val="00EB4F64"/>
    <w:rsid w:val="00EB5212"/>
    <w:rsid w:val="00EB53D4"/>
    <w:rsid w:val="00EB599D"/>
    <w:rsid w:val="00EB5AC7"/>
    <w:rsid w:val="00EB5C70"/>
    <w:rsid w:val="00EB67D7"/>
    <w:rsid w:val="00EB69CB"/>
    <w:rsid w:val="00EB6AC3"/>
    <w:rsid w:val="00EB6B20"/>
    <w:rsid w:val="00EB6CDA"/>
    <w:rsid w:val="00EB6D60"/>
    <w:rsid w:val="00EB6EF1"/>
    <w:rsid w:val="00EB72B0"/>
    <w:rsid w:val="00EB79DD"/>
    <w:rsid w:val="00EB7B98"/>
    <w:rsid w:val="00EC013F"/>
    <w:rsid w:val="00EC02C9"/>
    <w:rsid w:val="00EC0437"/>
    <w:rsid w:val="00EC0E3D"/>
    <w:rsid w:val="00EC2969"/>
    <w:rsid w:val="00EC3508"/>
    <w:rsid w:val="00EC396B"/>
    <w:rsid w:val="00EC4124"/>
    <w:rsid w:val="00EC425D"/>
    <w:rsid w:val="00EC4463"/>
    <w:rsid w:val="00EC44A3"/>
    <w:rsid w:val="00EC592E"/>
    <w:rsid w:val="00EC63F1"/>
    <w:rsid w:val="00EC6A67"/>
    <w:rsid w:val="00EC6AD1"/>
    <w:rsid w:val="00EC75B8"/>
    <w:rsid w:val="00EC783B"/>
    <w:rsid w:val="00EC78C0"/>
    <w:rsid w:val="00EC7F73"/>
    <w:rsid w:val="00ED0461"/>
    <w:rsid w:val="00ED0F7B"/>
    <w:rsid w:val="00ED1BAF"/>
    <w:rsid w:val="00ED1C7C"/>
    <w:rsid w:val="00ED1EA3"/>
    <w:rsid w:val="00ED1FF0"/>
    <w:rsid w:val="00ED22E6"/>
    <w:rsid w:val="00ED30AC"/>
    <w:rsid w:val="00ED343F"/>
    <w:rsid w:val="00ED3BD2"/>
    <w:rsid w:val="00ED4461"/>
    <w:rsid w:val="00ED44C6"/>
    <w:rsid w:val="00ED44DC"/>
    <w:rsid w:val="00ED4C7F"/>
    <w:rsid w:val="00ED5850"/>
    <w:rsid w:val="00ED587A"/>
    <w:rsid w:val="00ED59DA"/>
    <w:rsid w:val="00ED5A27"/>
    <w:rsid w:val="00ED6207"/>
    <w:rsid w:val="00ED6938"/>
    <w:rsid w:val="00ED6BD2"/>
    <w:rsid w:val="00ED6EA3"/>
    <w:rsid w:val="00ED7BB0"/>
    <w:rsid w:val="00EE0306"/>
    <w:rsid w:val="00EE1EDB"/>
    <w:rsid w:val="00EE2187"/>
    <w:rsid w:val="00EE2450"/>
    <w:rsid w:val="00EE2785"/>
    <w:rsid w:val="00EE300D"/>
    <w:rsid w:val="00EE3B95"/>
    <w:rsid w:val="00EE3F71"/>
    <w:rsid w:val="00EE451C"/>
    <w:rsid w:val="00EE4588"/>
    <w:rsid w:val="00EE4E83"/>
    <w:rsid w:val="00EE4E92"/>
    <w:rsid w:val="00EE4EFB"/>
    <w:rsid w:val="00EE505E"/>
    <w:rsid w:val="00EE5125"/>
    <w:rsid w:val="00EE5584"/>
    <w:rsid w:val="00EE5914"/>
    <w:rsid w:val="00EE5C46"/>
    <w:rsid w:val="00EE607A"/>
    <w:rsid w:val="00EE63DF"/>
    <w:rsid w:val="00EE74A2"/>
    <w:rsid w:val="00EE7E5C"/>
    <w:rsid w:val="00EE7EAD"/>
    <w:rsid w:val="00EF0821"/>
    <w:rsid w:val="00EF0D29"/>
    <w:rsid w:val="00EF1202"/>
    <w:rsid w:val="00EF132F"/>
    <w:rsid w:val="00EF1862"/>
    <w:rsid w:val="00EF1A76"/>
    <w:rsid w:val="00EF24A0"/>
    <w:rsid w:val="00EF2CA5"/>
    <w:rsid w:val="00EF3521"/>
    <w:rsid w:val="00EF361E"/>
    <w:rsid w:val="00EF48CF"/>
    <w:rsid w:val="00EF4BB5"/>
    <w:rsid w:val="00EF583D"/>
    <w:rsid w:val="00EF5C45"/>
    <w:rsid w:val="00EF5FA3"/>
    <w:rsid w:val="00EF7747"/>
    <w:rsid w:val="00EF7C10"/>
    <w:rsid w:val="00EF7D7F"/>
    <w:rsid w:val="00EF7FD3"/>
    <w:rsid w:val="00F007F6"/>
    <w:rsid w:val="00F009C1"/>
    <w:rsid w:val="00F009E0"/>
    <w:rsid w:val="00F010C9"/>
    <w:rsid w:val="00F01180"/>
    <w:rsid w:val="00F01685"/>
    <w:rsid w:val="00F01960"/>
    <w:rsid w:val="00F01AB7"/>
    <w:rsid w:val="00F01B0C"/>
    <w:rsid w:val="00F01D34"/>
    <w:rsid w:val="00F01DEC"/>
    <w:rsid w:val="00F01EA4"/>
    <w:rsid w:val="00F02864"/>
    <w:rsid w:val="00F03262"/>
    <w:rsid w:val="00F03EAD"/>
    <w:rsid w:val="00F04BF5"/>
    <w:rsid w:val="00F04CAF"/>
    <w:rsid w:val="00F051A7"/>
    <w:rsid w:val="00F057E2"/>
    <w:rsid w:val="00F06599"/>
    <w:rsid w:val="00F0757A"/>
    <w:rsid w:val="00F0757C"/>
    <w:rsid w:val="00F07D4E"/>
    <w:rsid w:val="00F10DC4"/>
    <w:rsid w:val="00F10F8A"/>
    <w:rsid w:val="00F11240"/>
    <w:rsid w:val="00F11ADA"/>
    <w:rsid w:val="00F12B2D"/>
    <w:rsid w:val="00F12F0B"/>
    <w:rsid w:val="00F138AC"/>
    <w:rsid w:val="00F14055"/>
    <w:rsid w:val="00F143A9"/>
    <w:rsid w:val="00F143FF"/>
    <w:rsid w:val="00F14438"/>
    <w:rsid w:val="00F1454F"/>
    <w:rsid w:val="00F149C8"/>
    <w:rsid w:val="00F14B01"/>
    <w:rsid w:val="00F14F00"/>
    <w:rsid w:val="00F15597"/>
    <w:rsid w:val="00F15C94"/>
    <w:rsid w:val="00F16AA0"/>
    <w:rsid w:val="00F16E51"/>
    <w:rsid w:val="00F17E66"/>
    <w:rsid w:val="00F21135"/>
    <w:rsid w:val="00F2223E"/>
    <w:rsid w:val="00F22393"/>
    <w:rsid w:val="00F237F9"/>
    <w:rsid w:val="00F23B21"/>
    <w:rsid w:val="00F240A1"/>
    <w:rsid w:val="00F244C4"/>
    <w:rsid w:val="00F24ECA"/>
    <w:rsid w:val="00F2540B"/>
    <w:rsid w:val="00F25EA0"/>
    <w:rsid w:val="00F26546"/>
    <w:rsid w:val="00F270E6"/>
    <w:rsid w:val="00F3042B"/>
    <w:rsid w:val="00F307DE"/>
    <w:rsid w:val="00F30CCF"/>
    <w:rsid w:val="00F30F92"/>
    <w:rsid w:val="00F31646"/>
    <w:rsid w:val="00F316EE"/>
    <w:rsid w:val="00F31C9C"/>
    <w:rsid w:val="00F324B6"/>
    <w:rsid w:val="00F32727"/>
    <w:rsid w:val="00F32B30"/>
    <w:rsid w:val="00F32D5C"/>
    <w:rsid w:val="00F3321D"/>
    <w:rsid w:val="00F34058"/>
    <w:rsid w:val="00F3414D"/>
    <w:rsid w:val="00F34170"/>
    <w:rsid w:val="00F34889"/>
    <w:rsid w:val="00F360DA"/>
    <w:rsid w:val="00F36CE8"/>
    <w:rsid w:val="00F370CA"/>
    <w:rsid w:val="00F401AE"/>
    <w:rsid w:val="00F407A8"/>
    <w:rsid w:val="00F40B38"/>
    <w:rsid w:val="00F40BF5"/>
    <w:rsid w:val="00F40DE7"/>
    <w:rsid w:val="00F41489"/>
    <w:rsid w:val="00F416E7"/>
    <w:rsid w:val="00F4277E"/>
    <w:rsid w:val="00F42C66"/>
    <w:rsid w:val="00F4350A"/>
    <w:rsid w:val="00F43705"/>
    <w:rsid w:val="00F4387F"/>
    <w:rsid w:val="00F43A88"/>
    <w:rsid w:val="00F4487A"/>
    <w:rsid w:val="00F458D7"/>
    <w:rsid w:val="00F45933"/>
    <w:rsid w:val="00F46941"/>
    <w:rsid w:val="00F47056"/>
    <w:rsid w:val="00F47F24"/>
    <w:rsid w:val="00F50108"/>
    <w:rsid w:val="00F501DA"/>
    <w:rsid w:val="00F50464"/>
    <w:rsid w:val="00F504BD"/>
    <w:rsid w:val="00F506E2"/>
    <w:rsid w:val="00F5078E"/>
    <w:rsid w:val="00F50A14"/>
    <w:rsid w:val="00F50D86"/>
    <w:rsid w:val="00F52A81"/>
    <w:rsid w:val="00F53996"/>
    <w:rsid w:val="00F539A0"/>
    <w:rsid w:val="00F540BB"/>
    <w:rsid w:val="00F54928"/>
    <w:rsid w:val="00F5497F"/>
    <w:rsid w:val="00F54C6E"/>
    <w:rsid w:val="00F54FAE"/>
    <w:rsid w:val="00F555C2"/>
    <w:rsid w:val="00F55B6A"/>
    <w:rsid w:val="00F56DD6"/>
    <w:rsid w:val="00F56F40"/>
    <w:rsid w:val="00F57135"/>
    <w:rsid w:val="00F60913"/>
    <w:rsid w:val="00F61081"/>
    <w:rsid w:val="00F620E6"/>
    <w:rsid w:val="00F624B9"/>
    <w:rsid w:val="00F632BA"/>
    <w:rsid w:val="00F63382"/>
    <w:rsid w:val="00F6340E"/>
    <w:rsid w:val="00F63582"/>
    <w:rsid w:val="00F63CFB"/>
    <w:rsid w:val="00F63E32"/>
    <w:rsid w:val="00F63E67"/>
    <w:rsid w:val="00F65437"/>
    <w:rsid w:val="00F65837"/>
    <w:rsid w:val="00F658A5"/>
    <w:rsid w:val="00F65F3E"/>
    <w:rsid w:val="00F66ACA"/>
    <w:rsid w:val="00F66B5B"/>
    <w:rsid w:val="00F66C3A"/>
    <w:rsid w:val="00F671DF"/>
    <w:rsid w:val="00F673B8"/>
    <w:rsid w:val="00F67F20"/>
    <w:rsid w:val="00F70743"/>
    <w:rsid w:val="00F70B9D"/>
    <w:rsid w:val="00F70BD6"/>
    <w:rsid w:val="00F71FD6"/>
    <w:rsid w:val="00F728A5"/>
    <w:rsid w:val="00F7310E"/>
    <w:rsid w:val="00F73147"/>
    <w:rsid w:val="00F736D0"/>
    <w:rsid w:val="00F73833"/>
    <w:rsid w:val="00F739FE"/>
    <w:rsid w:val="00F74279"/>
    <w:rsid w:val="00F750B9"/>
    <w:rsid w:val="00F7522D"/>
    <w:rsid w:val="00F75427"/>
    <w:rsid w:val="00F75A07"/>
    <w:rsid w:val="00F76339"/>
    <w:rsid w:val="00F76474"/>
    <w:rsid w:val="00F76545"/>
    <w:rsid w:val="00F769D8"/>
    <w:rsid w:val="00F76B58"/>
    <w:rsid w:val="00F76D5F"/>
    <w:rsid w:val="00F77492"/>
    <w:rsid w:val="00F801FA"/>
    <w:rsid w:val="00F80E56"/>
    <w:rsid w:val="00F810AA"/>
    <w:rsid w:val="00F811BE"/>
    <w:rsid w:val="00F814E0"/>
    <w:rsid w:val="00F81964"/>
    <w:rsid w:val="00F81CBF"/>
    <w:rsid w:val="00F826E4"/>
    <w:rsid w:val="00F835A7"/>
    <w:rsid w:val="00F849F0"/>
    <w:rsid w:val="00F84B31"/>
    <w:rsid w:val="00F84E2B"/>
    <w:rsid w:val="00F84F2C"/>
    <w:rsid w:val="00F8586F"/>
    <w:rsid w:val="00F8590A"/>
    <w:rsid w:val="00F861C8"/>
    <w:rsid w:val="00F861D8"/>
    <w:rsid w:val="00F862EF"/>
    <w:rsid w:val="00F8741E"/>
    <w:rsid w:val="00F90326"/>
    <w:rsid w:val="00F905B8"/>
    <w:rsid w:val="00F90777"/>
    <w:rsid w:val="00F907EA"/>
    <w:rsid w:val="00F911E9"/>
    <w:rsid w:val="00F917D5"/>
    <w:rsid w:val="00F9284D"/>
    <w:rsid w:val="00F92D83"/>
    <w:rsid w:val="00F92EBF"/>
    <w:rsid w:val="00F92EF0"/>
    <w:rsid w:val="00F93993"/>
    <w:rsid w:val="00F94998"/>
    <w:rsid w:val="00F94E34"/>
    <w:rsid w:val="00F95A82"/>
    <w:rsid w:val="00F95E74"/>
    <w:rsid w:val="00F96037"/>
    <w:rsid w:val="00F963B9"/>
    <w:rsid w:val="00F9772B"/>
    <w:rsid w:val="00F977FC"/>
    <w:rsid w:val="00F97BAF"/>
    <w:rsid w:val="00F97DE0"/>
    <w:rsid w:val="00FA010C"/>
    <w:rsid w:val="00FA0875"/>
    <w:rsid w:val="00FA1560"/>
    <w:rsid w:val="00FA1C5A"/>
    <w:rsid w:val="00FA248E"/>
    <w:rsid w:val="00FA2E22"/>
    <w:rsid w:val="00FA2ECF"/>
    <w:rsid w:val="00FA2F82"/>
    <w:rsid w:val="00FA353D"/>
    <w:rsid w:val="00FA483A"/>
    <w:rsid w:val="00FA48DA"/>
    <w:rsid w:val="00FA49F0"/>
    <w:rsid w:val="00FA4AE4"/>
    <w:rsid w:val="00FA4AF1"/>
    <w:rsid w:val="00FA4B35"/>
    <w:rsid w:val="00FA4BFD"/>
    <w:rsid w:val="00FA4F5E"/>
    <w:rsid w:val="00FA51B0"/>
    <w:rsid w:val="00FA5CBD"/>
    <w:rsid w:val="00FA5EDD"/>
    <w:rsid w:val="00FA630A"/>
    <w:rsid w:val="00FA66E0"/>
    <w:rsid w:val="00FA69DD"/>
    <w:rsid w:val="00FA6DAC"/>
    <w:rsid w:val="00FA6DCA"/>
    <w:rsid w:val="00FA6F88"/>
    <w:rsid w:val="00FA6FDF"/>
    <w:rsid w:val="00FA727A"/>
    <w:rsid w:val="00FA736B"/>
    <w:rsid w:val="00FB024A"/>
    <w:rsid w:val="00FB0975"/>
    <w:rsid w:val="00FB0E89"/>
    <w:rsid w:val="00FB1FCA"/>
    <w:rsid w:val="00FB27B4"/>
    <w:rsid w:val="00FB2944"/>
    <w:rsid w:val="00FB3B14"/>
    <w:rsid w:val="00FB3C7A"/>
    <w:rsid w:val="00FB49B0"/>
    <w:rsid w:val="00FB5850"/>
    <w:rsid w:val="00FB5AC9"/>
    <w:rsid w:val="00FB65C7"/>
    <w:rsid w:val="00FB69FD"/>
    <w:rsid w:val="00FB719B"/>
    <w:rsid w:val="00FB7979"/>
    <w:rsid w:val="00FC017D"/>
    <w:rsid w:val="00FC0C35"/>
    <w:rsid w:val="00FC0DB5"/>
    <w:rsid w:val="00FC0FF0"/>
    <w:rsid w:val="00FC1301"/>
    <w:rsid w:val="00FC1BD7"/>
    <w:rsid w:val="00FC253E"/>
    <w:rsid w:val="00FC2C50"/>
    <w:rsid w:val="00FC2D2F"/>
    <w:rsid w:val="00FC3158"/>
    <w:rsid w:val="00FC337A"/>
    <w:rsid w:val="00FC437C"/>
    <w:rsid w:val="00FC4CCA"/>
    <w:rsid w:val="00FC598A"/>
    <w:rsid w:val="00FC64A3"/>
    <w:rsid w:val="00FD0E0D"/>
    <w:rsid w:val="00FD1037"/>
    <w:rsid w:val="00FD1611"/>
    <w:rsid w:val="00FD18DE"/>
    <w:rsid w:val="00FD1DB3"/>
    <w:rsid w:val="00FD1FAB"/>
    <w:rsid w:val="00FD32F4"/>
    <w:rsid w:val="00FD3A17"/>
    <w:rsid w:val="00FD3BF3"/>
    <w:rsid w:val="00FD3D5A"/>
    <w:rsid w:val="00FD3F33"/>
    <w:rsid w:val="00FD4A67"/>
    <w:rsid w:val="00FD5184"/>
    <w:rsid w:val="00FD5CBF"/>
    <w:rsid w:val="00FD60EF"/>
    <w:rsid w:val="00FD6138"/>
    <w:rsid w:val="00FD626B"/>
    <w:rsid w:val="00FD68E9"/>
    <w:rsid w:val="00FD79AD"/>
    <w:rsid w:val="00FD7B96"/>
    <w:rsid w:val="00FD7C19"/>
    <w:rsid w:val="00FD7C6B"/>
    <w:rsid w:val="00FE0581"/>
    <w:rsid w:val="00FE0AA9"/>
    <w:rsid w:val="00FE0FF2"/>
    <w:rsid w:val="00FE1B8B"/>
    <w:rsid w:val="00FE1FAC"/>
    <w:rsid w:val="00FE22A8"/>
    <w:rsid w:val="00FE260E"/>
    <w:rsid w:val="00FE295F"/>
    <w:rsid w:val="00FE2BE7"/>
    <w:rsid w:val="00FE3257"/>
    <w:rsid w:val="00FE36E9"/>
    <w:rsid w:val="00FE3920"/>
    <w:rsid w:val="00FE3AA4"/>
    <w:rsid w:val="00FE4271"/>
    <w:rsid w:val="00FE4D44"/>
    <w:rsid w:val="00FE4D99"/>
    <w:rsid w:val="00FE5F50"/>
    <w:rsid w:val="00FE6FAA"/>
    <w:rsid w:val="00FE7027"/>
    <w:rsid w:val="00FE789C"/>
    <w:rsid w:val="00FE7D02"/>
    <w:rsid w:val="00FE7E67"/>
    <w:rsid w:val="00FF00CD"/>
    <w:rsid w:val="00FF1A3B"/>
    <w:rsid w:val="00FF1D74"/>
    <w:rsid w:val="00FF262F"/>
    <w:rsid w:val="00FF3B2E"/>
    <w:rsid w:val="00FF3C39"/>
    <w:rsid w:val="00FF3D45"/>
    <w:rsid w:val="00FF3E08"/>
    <w:rsid w:val="00FF4414"/>
    <w:rsid w:val="00FF47CB"/>
    <w:rsid w:val="00FF4D14"/>
    <w:rsid w:val="00FF4F2A"/>
    <w:rsid w:val="00FF4FD8"/>
    <w:rsid w:val="00FF5540"/>
    <w:rsid w:val="00FF5CFC"/>
    <w:rsid w:val="00FF6010"/>
    <w:rsid w:val="00FF6471"/>
    <w:rsid w:val="00FF6A22"/>
    <w:rsid w:val="00FF6F2D"/>
    <w:rsid w:val="00FF70F1"/>
    <w:rsid w:val="00FF72D3"/>
    <w:rsid w:val="00FF763F"/>
    <w:rsid w:val="00FF7B62"/>
    <w:rsid w:val="00FF7FAA"/>
    <w:rsid w:val="03A165FA"/>
    <w:rsid w:val="04BF1793"/>
    <w:rsid w:val="113A59FE"/>
    <w:rsid w:val="11F21E75"/>
    <w:rsid w:val="227548FA"/>
    <w:rsid w:val="22D177E6"/>
    <w:rsid w:val="230D12BC"/>
    <w:rsid w:val="23F20951"/>
    <w:rsid w:val="26360A46"/>
    <w:rsid w:val="30363C17"/>
    <w:rsid w:val="38024F23"/>
    <w:rsid w:val="38BD473B"/>
    <w:rsid w:val="3D631BA6"/>
    <w:rsid w:val="3D9F5D90"/>
    <w:rsid w:val="44243558"/>
    <w:rsid w:val="5A3A3609"/>
    <w:rsid w:val="5B6E2EFC"/>
    <w:rsid w:val="6BE40F7C"/>
    <w:rsid w:val="6F086403"/>
    <w:rsid w:val="6F852943"/>
    <w:rsid w:val="7D79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99"/>
    <w:rPr>
      <w:rFonts w:ascii="宋体" w:hAnsi="Courier New"/>
      <w:szCs w:val="20"/>
    </w:r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99"/>
    <w:rPr>
      <w:rFonts w:cs="Times New Roman"/>
      <w:color w:val="0563C1"/>
      <w:u w:val="single"/>
    </w:rPr>
  </w:style>
  <w:style w:type="character" w:customStyle="1" w:styleId="10">
    <w:name w:val="Balloon Text Char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Header Char"/>
    <w:basedOn w:val="8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Footer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Plain Text Char"/>
    <w:basedOn w:val="8"/>
    <w:link w:val="2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Plain Text Char1"/>
    <w:link w:val="2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您的公司名</Company>
  <Pages>1</Pages>
  <Words>32</Words>
  <Characters>189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2020-01-29T06:27:00Z</dcterms:created>
  <dc:creator>user</dc:creator>
  <cp:lastModifiedBy>歐禓</cp:lastModifiedBy>
  <cp:lastPrinted>2020-01-27T02:27:00Z</cp:lastPrinted>
  <dcterms:modified xsi:type="dcterms:W3CDTF">2020-04-30T14:31:26Z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